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031B" w:rsidP="008A23DE" w:rsidRDefault="00A9031B" w14:paraId="16E0449E" w14:textId="77777777"/>
    <w:p w:rsidR="003A2DC7" w:rsidP="00B377B8" w:rsidRDefault="003A2DC7" w14:paraId="3AA3DF69" w14:textId="5577491C">
      <w:pPr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</w:pPr>
      <w:r w:rsidRPr="003A2DC7"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  <w:t xml:space="preserve">Bilag 5a </w:t>
      </w:r>
      <w:r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  <w:t>–</w:t>
      </w:r>
      <w:r w:rsidRPr="003A2DC7"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  <w:t xml:space="preserve"> Egenrapportering</w:t>
      </w:r>
      <w:r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  <w:t xml:space="preserve"> </w:t>
      </w:r>
      <w:r w:rsidRPr="003A2DC7"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  <w:t>lønns- og arbeidsvilkår</w:t>
      </w:r>
    </w:p>
    <w:p w:rsidRPr="0047137B" w:rsidR="0047137B" w:rsidP="0047137B" w:rsidRDefault="0047137B" w14:paraId="5ED63B44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Times New Roman" w:hAnsi="Times New Roman" w:eastAsia="Aptos" w:cs="Times New Roman"/>
          <w:b/>
          <w:bCs/>
          <w:sz w:val="24"/>
          <w:lang w:val="nb-NO"/>
        </w:rPr>
        <w:t>Kontrakt: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Times New Roman" w:hAnsi="Times New Roman" w:eastAsia="Aptos" w:cs="Times New Roman"/>
          <w:b/>
          <w:bCs/>
          <w:sz w:val="24"/>
          <w:lang w:val="nb-NO"/>
        </w:rPr>
        <w:t>Leverandør: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Times New Roman" w:hAnsi="Times New Roman" w:eastAsia="Aptos" w:cs="Times New Roman"/>
          <w:b/>
          <w:bCs/>
          <w:sz w:val="24"/>
          <w:lang w:val="nb-NO"/>
        </w:rPr>
        <w:t>Organisasjonsnummer: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Times New Roman" w:hAnsi="Times New Roman" w:eastAsia="Aptos" w:cs="Times New Roman"/>
          <w:b/>
          <w:bCs/>
          <w:sz w:val="24"/>
          <w:lang w:val="nb-NO"/>
        </w:rPr>
        <w:t>Dato:</w:t>
      </w:r>
    </w:p>
    <w:p w:rsidRPr="0047137B" w:rsidR="0047137B" w:rsidP="0047137B" w:rsidRDefault="0047137B" w14:paraId="5BAC7BA4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</w:p>
    <w:p w:rsidRPr="0047137B" w:rsidR="0047137B" w:rsidP="0047137B" w:rsidRDefault="0047137B" w14:paraId="03102E8E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b/>
          <w:bCs/>
          <w:sz w:val="24"/>
          <w:lang w:val="nb-NO"/>
        </w:rPr>
      </w:pPr>
      <w:r w:rsidRPr="0047137B">
        <w:rPr>
          <w:rFonts w:ascii="Times New Roman" w:hAnsi="Times New Roman" w:eastAsia="Aptos" w:cs="Times New Roman"/>
          <w:b/>
          <w:bCs/>
          <w:sz w:val="24"/>
          <w:lang w:val="nb-NO"/>
        </w:rPr>
        <w:t>1. Bekreftelse</w:t>
      </w:r>
    </w:p>
    <w:p w:rsidRPr="0047137B" w:rsidR="0047137B" w:rsidP="0047137B" w:rsidRDefault="0047137B" w14:paraId="1ED6A740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Times New Roman" w:hAnsi="Times New Roman" w:eastAsia="Aptos" w:cs="Times New Roman"/>
          <w:sz w:val="24"/>
          <w:lang w:val="nb-NO"/>
        </w:rPr>
        <w:t>Leverandøren bekrefter at:</w:t>
      </w:r>
    </w:p>
    <w:p w:rsidRPr="0047137B" w:rsidR="0047137B" w:rsidP="0047137B" w:rsidRDefault="0047137B" w14:paraId="2BDAF56E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Segoe UI Symbol" w:hAnsi="Segoe UI Symbol" w:eastAsia="Aptos" w:cs="Segoe UI Symbol"/>
          <w:sz w:val="24"/>
          <w:lang w:val="nb-NO"/>
        </w:rPr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Krav til lønns- og arbeidsvilkår i kontrakten er oppfylt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Segoe UI Symbol" w:hAnsi="Segoe UI Symbol" w:eastAsia="Aptos" w:cs="Segoe UI Symbol"/>
          <w:sz w:val="24"/>
          <w:lang w:val="nb-NO"/>
        </w:rPr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Kravene etterleves også av eventuelle underleverandører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Segoe UI Symbol" w:hAnsi="Segoe UI Symbol" w:eastAsia="Aptos" w:cs="Segoe UI Symbol"/>
          <w:sz w:val="24"/>
          <w:lang w:val="nb-NO"/>
        </w:rPr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Arbeidstakere har lønns- og arbeidsvilkår i tråd med gjeldende regelverk</w:t>
      </w:r>
    </w:p>
    <w:p w:rsidRPr="0047137B" w:rsidR="0047137B" w:rsidP="0047137B" w:rsidRDefault="0047137B" w14:paraId="0A0649C4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</w:p>
    <w:p w:rsidRPr="0047137B" w:rsidR="0047137B" w:rsidP="0047137B" w:rsidRDefault="0047137B" w14:paraId="2E489EA6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b/>
          <w:bCs/>
          <w:sz w:val="24"/>
        </w:rPr>
      </w:pPr>
      <w:r w:rsidRPr="0047137B">
        <w:rPr>
          <w:rFonts w:ascii="Times New Roman" w:hAnsi="Times New Roman" w:eastAsia="Aptos" w:cs="Times New Roman"/>
          <w:b/>
          <w:bCs/>
          <w:sz w:val="24"/>
        </w:rPr>
        <w:t xml:space="preserve">2. </w:t>
      </w:r>
      <w:proofErr w:type="spellStart"/>
      <w:r w:rsidRPr="0047137B">
        <w:rPr>
          <w:rFonts w:ascii="Times New Roman" w:hAnsi="Times New Roman" w:eastAsia="Aptos" w:cs="Times New Roman"/>
          <w:b/>
          <w:bCs/>
          <w:sz w:val="24"/>
        </w:rPr>
        <w:t>Omfang</w:t>
      </w:r>
      <w:proofErr w:type="spellEnd"/>
      <w:r w:rsidRPr="0047137B">
        <w:rPr>
          <w:rFonts w:ascii="Times New Roman" w:hAnsi="Times New Roman" w:eastAsia="Aptos" w:cs="Times New Roman"/>
          <w:b/>
          <w:bCs/>
          <w:sz w:val="24"/>
        </w:rPr>
        <w:t xml:space="preserve"> av </w:t>
      </w:r>
      <w:proofErr w:type="spellStart"/>
      <w:r w:rsidRPr="0047137B">
        <w:rPr>
          <w:rFonts w:ascii="Times New Roman" w:hAnsi="Times New Roman" w:eastAsia="Aptos" w:cs="Times New Roman"/>
          <w:b/>
          <w:bCs/>
          <w:sz w:val="24"/>
        </w:rPr>
        <w:t>arbeid</w:t>
      </w:r>
      <w:proofErr w:type="spellEnd"/>
    </w:p>
    <w:p w:rsidRPr="0047137B" w:rsidR="0047137B" w:rsidP="0047137B" w:rsidRDefault="0047137B" w14:paraId="32FB13DB" w14:textId="77777777">
      <w:pPr>
        <w:widowControl w:val="0"/>
        <w:numPr>
          <w:ilvl w:val="0"/>
          <w:numId w:val="17"/>
        </w:numPr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Times New Roman" w:hAnsi="Times New Roman" w:eastAsia="Aptos" w:cs="Times New Roman"/>
          <w:sz w:val="24"/>
          <w:lang w:val="nb-NO"/>
        </w:rPr>
        <w:t>Antall ansatte som arbeider på kontrakten: ______</w:t>
      </w:r>
    </w:p>
    <w:p w:rsidRPr="0047137B" w:rsidR="0047137B" w:rsidP="0047137B" w:rsidRDefault="0047137B" w14:paraId="65359252" w14:textId="77777777">
      <w:pPr>
        <w:widowControl w:val="0"/>
        <w:numPr>
          <w:ilvl w:val="0"/>
          <w:numId w:val="17"/>
        </w:numPr>
        <w:spacing w:after="160" w:line="278" w:lineRule="auto"/>
        <w:rPr>
          <w:rFonts w:ascii="Times New Roman" w:hAnsi="Times New Roman" w:eastAsia="Aptos" w:cs="Times New Roman"/>
          <w:sz w:val="24"/>
        </w:rPr>
      </w:pPr>
      <w:proofErr w:type="spellStart"/>
      <w:r w:rsidRPr="0047137B">
        <w:rPr>
          <w:rFonts w:ascii="Times New Roman" w:hAnsi="Times New Roman" w:eastAsia="Aptos" w:cs="Times New Roman"/>
          <w:sz w:val="24"/>
        </w:rPr>
        <w:t>Brukes</w:t>
      </w:r>
      <w:proofErr w:type="spellEnd"/>
      <w:r w:rsidRPr="0047137B">
        <w:rPr>
          <w:rFonts w:ascii="Times New Roman" w:hAnsi="Times New Roman" w:eastAsia="Aptos" w:cs="Times New Roman"/>
          <w:sz w:val="24"/>
        </w:rPr>
        <w:t xml:space="preserve"> </w:t>
      </w:r>
      <w:proofErr w:type="spellStart"/>
      <w:r w:rsidRPr="0047137B">
        <w:rPr>
          <w:rFonts w:ascii="Times New Roman" w:hAnsi="Times New Roman" w:eastAsia="Aptos" w:cs="Times New Roman"/>
          <w:sz w:val="24"/>
        </w:rPr>
        <w:t>underleverandører</w:t>
      </w:r>
      <w:proofErr w:type="spellEnd"/>
      <w:r w:rsidRPr="0047137B">
        <w:rPr>
          <w:rFonts w:ascii="Times New Roman" w:hAnsi="Times New Roman" w:eastAsia="Aptos" w:cs="Times New Roman"/>
          <w:sz w:val="24"/>
        </w:rPr>
        <w:t xml:space="preserve">: </w:t>
      </w:r>
      <w:r w:rsidRPr="0047137B">
        <w:rPr>
          <w:rFonts w:ascii="Segoe UI Symbol" w:hAnsi="Segoe UI Symbol" w:eastAsia="Aptos" w:cs="Segoe UI Symbol"/>
          <w:sz w:val="24"/>
        </w:rPr>
        <w:t>☐</w:t>
      </w:r>
      <w:r w:rsidRPr="0047137B">
        <w:rPr>
          <w:rFonts w:ascii="Times New Roman" w:hAnsi="Times New Roman" w:eastAsia="Aptos" w:cs="Times New Roman"/>
          <w:sz w:val="24"/>
        </w:rPr>
        <w:t xml:space="preserve"> Ja </w:t>
      </w:r>
      <w:r w:rsidRPr="0047137B">
        <w:rPr>
          <w:rFonts w:ascii="Segoe UI Symbol" w:hAnsi="Segoe UI Symbol" w:eastAsia="Aptos" w:cs="Segoe UI Symbol"/>
          <w:sz w:val="24"/>
        </w:rPr>
        <w:t>☐</w:t>
      </w:r>
      <w:r w:rsidRPr="0047137B">
        <w:rPr>
          <w:rFonts w:ascii="Times New Roman" w:hAnsi="Times New Roman" w:eastAsia="Aptos" w:cs="Times New Roman"/>
          <w:sz w:val="24"/>
        </w:rPr>
        <w:t xml:space="preserve"> Nei</w:t>
      </w:r>
    </w:p>
    <w:p w:rsidRPr="0047137B" w:rsidR="0047137B" w:rsidP="0047137B" w:rsidRDefault="0047137B" w14:paraId="533B44DB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</w:rPr>
      </w:pPr>
      <w:proofErr w:type="spellStart"/>
      <w:r w:rsidRPr="0047137B">
        <w:rPr>
          <w:rFonts w:ascii="Times New Roman" w:hAnsi="Times New Roman" w:eastAsia="Aptos" w:cs="Times New Roman"/>
          <w:sz w:val="24"/>
        </w:rPr>
        <w:t>Hvis</w:t>
      </w:r>
      <w:proofErr w:type="spellEnd"/>
      <w:r w:rsidRPr="0047137B">
        <w:rPr>
          <w:rFonts w:ascii="Times New Roman" w:hAnsi="Times New Roman" w:eastAsia="Aptos" w:cs="Times New Roman"/>
          <w:sz w:val="24"/>
        </w:rPr>
        <w:t xml:space="preserve"> ja:</w:t>
      </w:r>
    </w:p>
    <w:p w:rsidRPr="0047137B" w:rsidR="0047137B" w:rsidP="0047137B" w:rsidRDefault="0047137B" w14:paraId="23CD6312" w14:textId="77777777">
      <w:pPr>
        <w:widowControl w:val="0"/>
        <w:numPr>
          <w:ilvl w:val="0"/>
          <w:numId w:val="18"/>
        </w:numPr>
        <w:spacing w:after="160" w:line="278" w:lineRule="auto"/>
        <w:rPr>
          <w:rFonts w:ascii="Times New Roman" w:hAnsi="Times New Roman" w:eastAsia="Aptos" w:cs="Times New Roman"/>
          <w:sz w:val="24"/>
        </w:rPr>
      </w:pPr>
      <w:proofErr w:type="spellStart"/>
      <w:r w:rsidRPr="0047137B">
        <w:rPr>
          <w:rFonts w:ascii="Times New Roman" w:hAnsi="Times New Roman" w:eastAsia="Aptos" w:cs="Times New Roman"/>
          <w:sz w:val="24"/>
        </w:rPr>
        <w:t>Navn</w:t>
      </w:r>
      <w:proofErr w:type="spellEnd"/>
      <w:r w:rsidRPr="0047137B">
        <w:rPr>
          <w:rFonts w:ascii="Times New Roman" w:hAnsi="Times New Roman" w:eastAsia="Aptos" w:cs="Times New Roman"/>
          <w:sz w:val="24"/>
        </w:rPr>
        <w:t xml:space="preserve"> </w:t>
      </w:r>
      <w:proofErr w:type="spellStart"/>
      <w:r w:rsidRPr="0047137B">
        <w:rPr>
          <w:rFonts w:ascii="Times New Roman" w:hAnsi="Times New Roman" w:eastAsia="Aptos" w:cs="Times New Roman"/>
          <w:sz w:val="24"/>
        </w:rPr>
        <w:t>på</w:t>
      </w:r>
      <w:proofErr w:type="spellEnd"/>
      <w:r w:rsidRPr="0047137B">
        <w:rPr>
          <w:rFonts w:ascii="Times New Roman" w:hAnsi="Times New Roman" w:eastAsia="Aptos" w:cs="Times New Roman"/>
          <w:sz w:val="24"/>
        </w:rPr>
        <w:t xml:space="preserve"> </w:t>
      </w:r>
      <w:proofErr w:type="spellStart"/>
      <w:r w:rsidRPr="0047137B">
        <w:rPr>
          <w:rFonts w:ascii="Times New Roman" w:hAnsi="Times New Roman" w:eastAsia="Aptos" w:cs="Times New Roman"/>
          <w:sz w:val="24"/>
        </w:rPr>
        <w:t>underleverandør</w:t>
      </w:r>
      <w:proofErr w:type="spellEnd"/>
      <w:r w:rsidRPr="0047137B">
        <w:rPr>
          <w:rFonts w:ascii="Times New Roman" w:hAnsi="Times New Roman" w:eastAsia="Aptos" w:cs="Times New Roman"/>
          <w:sz w:val="24"/>
        </w:rPr>
        <w:t>(er): __________________</w:t>
      </w:r>
    </w:p>
    <w:p w:rsidRPr="0047137B" w:rsidR="0047137B" w:rsidP="0047137B" w:rsidRDefault="0047137B" w14:paraId="195E7764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</w:rPr>
      </w:pPr>
    </w:p>
    <w:p w:rsidRPr="0047137B" w:rsidR="0047137B" w:rsidP="0047137B" w:rsidRDefault="0047137B" w14:paraId="5817069A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b/>
          <w:bCs/>
          <w:sz w:val="24"/>
        </w:rPr>
      </w:pPr>
      <w:r w:rsidRPr="0047137B">
        <w:rPr>
          <w:rFonts w:ascii="Times New Roman" w:hAnsi="Times New Roman" w:eastAsia="Aptos" w:cs="Times New Roman"/>
          <w:b/>
          <w:bCs/>
          <w:sz w:val="24"/>
        </w:rPr>
        <w:t xml:space="preserve">3. </w:t>
      </w:r>
      <w:proofErr w:type="spellStart"/>
      <w:r w:rsidRPr="0047137B">
        <w:rPr>
          <w:rFonts w:ascii="Times New Roman" w:hAnsi="Times New Roman" w:eastAsia="Aptos" w:cs="Times New Roman"/>
          <w:b/>
          <w:bCs/>
          <w:sz w:val="24"/>
        </w:rPr>
        <w:t>Lønns</w:t>
      </w:r>
      <w:proofErr w:type="spellEnd"/>
      <w:r w:rsidRPr="0047137B">
        <w:rPr>
          <w:rFonts w:ascii="Times New Roman" w:hAnsi="Times New Roman" w:eastAsia="Aptos" w:cs="Times New Roman"/>
          <w:b/>
          <w:bCs/>
          <w:sz w:val="24"/>
        </w:rPr>
        <w:t xml:space="preserve">- </w:t>
      </w:r>
      <w:proofErr w:type="spellStart"/>
      <w:r w:rsidRPr="0047137B">
        <w:rPr>
          <w:rFonts w:ascii="Times New Roman" w:hAnsi="Times New Roman" w:eastAsia="Aptos" w:cs="Times New Roman"/>
          <w:b/>
          <w:bCs/>
          <w:sz w:val="24"/>
        </w:rPr>
        <w:t>og</w:t>
      </w:r>
      <w:proofErr w:type="spellEnd"/>
      <w:r w:rsidRPr="0047137B">
        <w:rPr>
          <w:rFonts w:ascii="Times New Roman" w:hAnsi="Times New Roman" w:eastAsia="Aptos" w:cs="Times New Roman"/>
          <w:b/>
          <w:bCs/>
          <w:sz w:val="24"/>
        </w:rPr>
        <w:t xml:space="preserve"> </w:t>
      </w:r>
      <w:proofErr w:type="spellStart"/>
      <w:r w:rsidRPr="0047137B">
        <w:rPr>
          <w:rFonts w:ascii="Times New Roman" w:hAnsi="Times New Roman" w:eastAsia="Aptos" w:cs="Times New Roman"/>
          <w:b/>
          <w:bCs/>
          <w:sz w:val="24"/>
        </w:rPr>
        <w:t>arbeidsvilkår</w:t>
      </w:r>
      <w:proofErr w:type="spellEnd"/>
    </w:p>
    <w:p w:rsidRPr="0047137B" w:rsidR="0047137B" w:rsidP="0047137B" w:rsidRDefault="0047137B" w14:paraId="06652288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Times New Roman" w:hAnsi="Times New Roman" w:eastAsia="Aptos" w:cs="Times New Roman"/>
          <w:sz w:val="24"/>
          <w:lang w:val="nb-NO"/>
        </w:rPr>
        <w:t>Leverandøren bekrefter at følgende dokumentasjon foreligger og kan fremlegges på forespørsel:</w:t>
      </w:r>
    </w:p>
    <w:p w:rsidRPr="0047137B" w:rsidR="0047137B" w:rsidP="0047137B" w:rsidRDefault="0047137B" w14:paraId="70EA740D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Segoe UI Symbol" w:hAnsi="Segoe UI Symbol" w:eastAsia="Aptos" w:cs="Segoe UI Symbol"/>
          <w:sz w:val="24"/>
          <w:lang w:val="nb-NO"/>
        </w:rPr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Arbeidsavtaler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Segoe UI Symbol" w:hAnsi="Segoe UI Symbol" w:eastAsia="Aptos" w:cs="Segoe UI Symbol"/>
          <w:sz w:val="24"/>
          <w:lang w:val="nb-NO"/>
        </w:rPr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Lønnsslipper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Segoe UI Symbol" w:hAnsi="Segoe UI Symbol" w:eastAsia="Aptos" w:cs="Segoe UI Symbol"/>
          <w:sz w:val="24"/>
          <w:lang w:val="nb-NO"/>
        </w:rPr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Timelister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Segoe UI Symbol" w:hAnsi="Segoe UI Symbol" w:eastAsia="Aptos" w:cs="Segoe UI Symbol"/>
          <w:sz w:val="24"/>
          <w:lang w:val="nb-NO"/>
        </w:rPr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Oversikt over arbeidstid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Segoe UI Symbol" w:hAnsi="Segoe UI Symbol" w:eastAsia="Aptos" w:cs="Segoe UI Symbol"/>
          <w:sz w:val="24"/>
          <w:lang w:val="nb-NO"/>
        </w:rPr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Dokumentasjon for underleverandører</w:t>
      </w:r>
    </w:p>
    <w:p w:rsidR="0047137B" w:rsidP="0047137B" w:rsidRDefault="0047137B" w14:paraId="580E504C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b/>
          <w:bCs/>
          <w:sz w:val="24"/>
          <w:lang w:val="nb-NO"/>
        </w:rPr>
      </w:pPr>
    </w:p>
    <w:p w:rsidRPr="0047137B" w:rsidR="0047137B" w:rsidP="0047137B" w:rsidRDefault="0047137B" w14:paraId="6F5B00D9" w14:textId="05603CEF">
      <w:pPr>
        <w:widowControl w:val="0"/>
        <w:spacing w:after="160" w:line="278" w:lineRule="auto"/>
        <w:rPr>
          <w:rFonts w:ascii="Times New Roman" w:hAnsi="Times New Roman" w:eastAsia="Aptos" w:cs="Times New Roman"/>
          <w:b/>
          <w:bCs/>
          <w:sz w:val="24"/>
          <w:lang w:val="nb-NO"/>
        </w:rPr>
      </w:pPr>
      <w:r w:rsidRPr="0047137B">
        <w:rPr>
          <w:rFonts w:ascii="Times New Roman" w:hAnsi="Times New Roman" w:eastAsia="Aptos" w:cs="Times New Roman"/>
          <w:b/>
          <w:bCs/>
          <w:sz w:val="24"/>
          <w:lang w:val="nb-NO"/>
        </w:rPr>
        <w:t>4. Avvik</w:t>
      </w:r>
    </w:p>
    <w:p w:rsidRPr="0047137B" w:rsidR="0047137B" w:rsidP="0047137B" w:rsidRDefault="0047137B" w14:paraId="113C73F4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Times New Roman" w:hAnsi="Times New Roman" w:eastAsia="Aptos" w:cs="Times New Roman"/>
          <w:sz w:val="24"/>
          <w:lang w:val="nb-NO"/>
        </w:rPr>
        <w:t>Har det vært avvik fra krav til lønns- og arbeidsvilkår?</w:t>
      </w:r>
    </w:p>
    <w:p w:rsidRPr="0047137B" w:rsidR="0047137B" w:rsidP="0047137B" w:rsidRDefault="0047137B" w14:paraId="57391980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Segoe UI Symbol" w:hAnsi="Segoe UI Symbol" w:eastAsia="Aptos" w:cs="Segoe UI Symbol"/>
          <w:sz w:val="24"/>
          <w:lang w:val="nb-NO"/>
        </w:rPr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Nei</w:t>
      </w:r>
      <w:r w:rsidRPr="0047137B">
        <w:rPr>
          <w:rFonts w:ascii="Times New Roman" w:hAnsi="Times New Roman" w:eastAsia="Aptos" w:cs="Times New Roman"/>
          <w:sz w:val="24"/>
          <w:lang w:val="nb-NO"/>
        </w:rPr>
        <w:br/>
      </w:r>
      <w:r w:rsidRPr="0047137B">
        <w:rPr>
          <w:rFonts w:ascii="Segoe UI Symbol" w:hAnsi="Segoe UI Symbol" w:eastAsia="Aptos" w:cs="Segoe UI Symbol"/>
          <w:sz w:val="24"/>
          <w:lang w:val="nb-NO"/>
        </w:rPr>
        <w:lastRenderedPageBreak/>
        <w:t>☐</w:t>
      </w:r>
      <w:r w:rsidRPr="0047137B">
        <w:rPr>
          <w:rFonts w:ascii="Times New Roman" w:hAnsi="Times New Roman" w:eastAsia="Aptos" w:cs="Times New Roman"/>
          <w:sz w:val="24"/>
          <w:lang w:val="nb-NO"/>
        </w:rPr>
        <w:t xml:space="preserve"> Ja (beskriv):</w:t>
      </w:r>
    </w:p>
    <w:p w:rsidRPr="0047137B" w:rsidR="0047137B" w:rsidP="0047137B" w:rsidRDefault="0047137B" w14:paraId="449436BD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</w:p>
    <w:p w:rsidRPr="0047137B" w:rsidR="0047137B" w:rsidP="0047137B" w:rsidRDefault="0047137B" w14:paraId="0504D871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Times New Roman" w:hAnsi="Times New Roman" w:eastAsia="Aptos" w:cs="Times New Roman"/>
          <w:sz w:val="24"/>
          <w:lang w:val="nb-NO"/>
        </w:rPr>
        <w:t>Tiltak som er gjennomført / planlagt:</w:t>
      </w:r>
    </w:p>
    <w:p w:rsidRPr="0047137B" w:rsidR="0047137B" w:rsidP="0047137B" w:rsidRDefault="0047137B" w14:paraId="25F00A1F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</w:p>
    <w:p w:rsidRPr="0047137B" w:rsidR="0047137B" w:rsidP="0047137B" w:rsidRDefault="0047137B" w14:paraId="04C0FB0B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b/>
          <w:bCs/>
          <w:sz w:val="24"/>
          <w:lang w:val="nb-NO"/>
        </w:rPr>
      </w:pPr>
      <w:r w:rsidRPr="0047137B">
        <w:rPr>
          <w:rFonts w:ascii="Times New Roman" w:hAnsi="Times New Roman" w:eastAsia="Aptos" w:cs="Times New Roman"/>
          <w:b/>
          <w:bCs/>
          <w:sz w:val="24"/>
          <w:lang w:val="nb-NO"/>
        </w:rPr>
        <w:t>5. Erklæring</w:t>
      </w:r>
    </w:p>
    <w:p w:rsidRPr="0047137B" w:rsidR="0047137B" w:rsidP="0047137B" w:rsidRDefault="0047137B" w14:paraId="7A6B75D0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  <w:lang w:val="nb-NO"/>
        </w:rPr>
      </w:pPr>
      <w:r w:rsidRPr="0047137B">
        <w:rPr>
          <w:rFonts w:ascii="Times New Roman" w:hAnsi="Times New Roman" w:eastAsia="Aptos" w:cs="Times New Roman"/>
          <w:sz w:val="24"/>
          <w:lang w:val="nb-NO"/>
        </w:rPr>
        <w:t>Jeg bekrefter at opplysningene gitt i dette skjemaet er korrekte.</w:t>
      </w:r>
    </w:p>
    <w:p w:rsidRPr="0047137B" w:rsidR="0047137B" w:rsidP="0047137B" w:rsidRDefault="0047137B" w14:paraId="07939BD6" w14:textId="77777777">
      <w:pPr>
        <w:widowControl w:val="0"/>
        <w:spacing w:after="160" w:line="278" w:lineRule="auto"/>
        <w:rPr>
          <w:rFonts w:ascii="Times New Roman" w:hAnsi="Times New Roman" w:eastAsia="Aptos" w:cs="Times New Roman"/>
          <w:sz w:val="24"/>
        </w:rPr>
      </w:pPr>
      <w:proofErr w:type="spellStart"/>
      <w:r w:rsidRPr="0047137B">
        <w:rPr>
          <w:rFonts w:ascii="Times New Roman" w:hAnsi="Times New Roman" w:eastAsia="Aptos" w:cs="Times New Roman"/>
          <w:b/>
          <w:bCs/>
          <w:sz w:val="24"/>
        </w:rPr>
        <w:t>Navn</w:t>
      </w:r>
      <w:proofErr w:type="spellEnd"/>
      <w:r w:rsidRPr="0047137B">
        <w:rPr>
          <w:rFonts w:ascii="Times New Roman" w:hAnsi="Times New Roman" w:eastAsia="Aptos" w:cs="Times New Roman"/>
          <w:b/>
          <w:bCs/>
          <w:sz w:val="24"/>
        </w:rPr>
        <w:t>:</w:t>
      </w:r>
      <w:r w:rsidRPr="0047137B">
        <w:rPr>
          <w:rFonts w:ascii="Times New Roman" w:hAnsi="Times New Roman" w:eastAsia="Aptos" w:cs="Times New Roman"/>
          <w:sz w:val="24"/>
        </w:rPr>
        <w:br/>
      </w:r>
      <w:r w:rsidRPr="0047137B">
        <w:rPr>
          <w:rFonts w:ascii="Times New Roman" w:hAnsi="Times New Roman" w:eastAsia="Aptos" w:cs="Times New Roman"/>
          <w:b/>
          <w:bCs/>
          <w:sz w:val="24"/>
        </w:rPr>
        <w:t>Stilling:</w:t>
      </w:r>
      <w:r w:rsidRPr="0047137B">
        <w:rPr>
          <w:rFonts w:ascii="Times New Roman" w:hAnsi="Times New Roman" w:eastAsia="Aptos" w:cs="Times New Roman"/>
          <w:sz w:val="24"/>
        </w:rPr>
        <w:br/>
      </w:r>
      <w:r w:rsidRPr="0047137B">
        <w:rPr>
          <w:rFonts w:ascii="Times New Roman" w:hAnsi="Times New Roman" w:eastAsia="Aptos" w:cs="Times New Roman"/>
          <w:b/>
          <w:bCs/>
          <w:sz w:val="24"/>
        </w:rPr>
        <w:t>Dato:</w:t>
      </w:r>
      <w:r w:rsidRPr="0047137B">
        <w:rPr>
          <w:rFonts w:ascii="Times New Roman" w:hAnsi="Times New Roman" w:eastAsia="Aptos" w:cs="Times New Roman"/>
          <w:sz w:val="24"/>
        </w:rPr>
        <w:br/>
      </w:r>
      <w:proofErr w:type="spellStart"/>
      <w:r w:rsidRPr="0047137B">
        <w:rPr>
          <w:rFonts w:ascii="Times New Roman" w:hAnsi="Times New Roman" w:eastAsia="Aptos" w:cs="Times New Roman"/>
          <w:b/>
          <w:bCs/>
          <w:sz w:val="24"/>
        </w:rPr>
        <w:t>Signatur</w:t>
      </w:r>
      <w:proofErr w:type="spellEnd"/>
      <w:r w:rsidRPr="0047137B">
        <w:rPr>
          <w:rFonts w:ascii="Times New Roman" w:hAnsi="Times New Roman" w:eastAsia="Aptos" w:cs="Times New Roman"/>
          <w:b/>
          <w:bCs/>
          <w:sz w:val="24"/>
        </w:rPr>
        <w:t>:</w:t>
      </w:r>
    </w:p>
    <w:p w:rsidR="0047137B" w:rsidP="00B377B8" w:rsidRDefault="0047137B" w14:paraId="747C5BF9" w14:textId="77777777">
      <w:pPr>
        <w:rPr>
          <w:rFonts w:eastAsiaTheme="majorEastAsia" w:cstheme="majorBidi"/>
          <w:b/>
          <w:caps/>
          <w:spacing w:val="-10"/>
          <w:kern w:val="28"/>
          <w:sz w:val="28"/>
          <w:szCs w:val="56"/>
          <w:lang w:val="nb-NO"/>
        </w:rPr>
      </w:pPr>
    </w:p>
    <w:sectPr w:rsidR="0047137B" w:rsidSect="00B41E6F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1053F1" w:rsidR="00A07B84" w:rsidP="001053F1" w:rsidRDefault="00A07B84" w14:paraId="70040DB0" w14:textId="77777777">
      <w:r>
        <w:separator/>
      </w:r>
    </w:p>
  </w:endnote>
  <w:endnote w:type="continuationSeparator" w:id="0">
    <w:p w:rsidRPr="001053F1" w:rsidR="00A07B84" w:rsidP="001053F1" w:rsidRDefault="00A07B84" w14:paraId="73C6531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9097941"/>
      <w:docPartObj>
        <w:docPartGallery w:val="Page Numbers (Top of Page)"/>
        <w:docPartUnique/>
      </w:docPartObj>
    </w:sdtPr>
    <w:sdtEndPr/>
    <w:sdtContent>
      <w:p w:rsidR="000F78B7" w:rsidP="000F78B7" w:rsidRDefault="000F78B7" w14:paraId="38C3B9C9" w14:textId="77777777">
        <w:pPr>
          <w:pStyle w:val="Bunntekst"/>
          <w:jc w:val="center"/>
        </w:pPr>
        <w:r>
          <w:rPr>
            <w:lang w:val="nb-NO"/>
          </w:rPr>
          <w:t xml:space="preserve">Side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nb-NO"/>
          </w:rPr>
          <w:t xml:space="preserve"> av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Pr="000F78B7" w:rsidR="00532420" w:rsidP="000F78B7" w:rsidRDefault="00532420" w14:paraId="1CDE6ED3" w14:textId="284CDBE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3337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479FE" w:rsidRDefault="009479FE" w14:paraId="3A6D11B8" w14:textId="50599BE8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504D7" w:rsidRDefault="007504D7" w14:paraId="06A4AD6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1053F1" w:rsidR="00A07B84" w:rsidP="001053F1" w:rsidRDefault="00A07B84" w14:paraId="43CD4293" w14:textId="77777777">
      <w:r>
        <w:separator/>
      </w:r>
    </w:p>
  </w:footnote>
  <w:footnote w:type="continuationSeparator" w:id="0">
    <w:p w:rsidRPr="001053F1" w:rsidR="00A07B84" w:rsidP="001053F1" w:rsidRDefault="00A07B84" w14:paraId="25EE438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64A6" w:rsidRDefault="005A64A6" w14:paraId="2940A2DF" w14:textId="77777777">
    <w:pPr>
      <w:pStyle w:val="Topptekst"/>
      <w:jc w:val="right"/>
    </w:pPr>
  </w:p>
  <w:p w:rsidR="006D1896" w:rsidP="000359BC" w:rsidRDefault="006D1896" w14:paraId="2FB502E7" w14:textId="77777777">
    <w:pPr>
      <w:pStyle w:val="Ingenmellomrom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24427" w:rsidR="00B67274" w:rsidP="00BA3E64" w:rsidRDefault="00155DF5" w14:paraId="0282680B" w14:textId="4E9EDFE0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15517761" wp14:editId="1D8B34E0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297031000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4427" w:rsidR="007504D7">
      <w:rPr>
        <w:lang w:val="nb-NO"/>
      </w:rPr>
      <w:t>2026/0203</w:t>
    </w:r>
    <w:r w:rsidRPr="00C24427">
      <w:rPr>
        <w:lang w:val="nb-NO"/>
      </w:rPr>
      <w:br/>
    </w:r>
    <w:r w:rsidRPr="00C24427" w:rsidR="007504D7">
      <w:rPr>
        <w:lang w:val="nb-NO"/>
      </w:rPr>
      <w:t>Ny nettside til Konkurransetilsynet</w:t>
    </w:r>
    <w:r w:rsidRPr="00C24427">
      <w:rPr>
        <w:lang w:val="nb-NO"/>
      </w:rPr>
      <w:br/>
    </w:r>
    <w:r w:rsidRPr="003A2DC7" w:rsidR="003A2DC7">
      <w:rPr>
        <w:lang w:val="nb-NO"/>
      </w:rPr>
      <w:t>Bilag 5a - Egenrapportering lønns- og arbeidsvilkår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6FCAE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FFFFFF89"/>
    <w:multiLevelType w:val="singleLevel"/>
    <w:tmpl w:val="5ABC4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0ACC655D"/>
    <w:multiLevelType w:val="multilevel"/>
    <w:tmpl w:val="08A01C4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2"/>
        </w:tabs>
        <w:ind w:left="1008" w:hanging="648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8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" w15:restartNumberingAfterBreak="0">
    <w:nsid w:val="259B6BCE"/>
    <w:multiLevelType w:val="hybridMultilevel"/>
    <w:tmpl w:val="4ED0EA1E"/>
    <w:lvl w:ilvl="0" w:tplc="3770462E">
      <w:start w:val="1"/>
      <w:numFmt w:val="bullet"/>
      <w:pStyle w:val="PunktlisteAltP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D9037DE"/>
    <w:multiLevelType w:val="multilevel"/>
    <w:tmpl w:val="101E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E2E551D"/>
    <w:multiLevelType w:val="multilevel"/>
    <w:tmpl w:val="DF8202FE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2" w:hanging="1582"/>
      </w:pPr>
      <w:rPr>
        <w:rFonts w:hint="default"/>
      </w:rPr>
    </w:lvl>
  </w:abstractNum>
  <w:abstractNum w:abstractNumId="6" w15:restartNumberingAfterBreak="0">
    <w:nsid w:val="3AD52B7A"/>
    <w:multiLevelType w:val="multilevel"/>
    <w:tmpl w:val="2EA0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3CB76896"/>
    <w:multiLevelType w:val="hybridMultilevel"/>
    <w:tmpl w:val="2438E898"/>
    <w:lvl w:ilvl="0" w:tplc="04140001">
      <w:start w:val="1"/>
      <w:numFmt w:val="bullet"/>
      <w:lvlText w:val=""/>
      <w:lvlJc w:val="left"/>
      <w:pPr>
        <w:ind w:left="92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64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36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08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80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52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24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96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684" w:hanging="360"/>
      </w:pPr>
      <w:rPr>
        <w:rFonts w:hint="default" w:ascii="Wingdings" w:hAnsi="Wingdings"/>
      </w:rPr>
    </w:lvl>
  </w:abstractNum>
  <w:abstractNum w:abstractNumId="8" w15:restartNumberingAfterBreak="0">
    <w:nsid w:val="3EDB2B1D"/>
    <w:multiLevelType w:val="multilevel"/>
    <w:tmpl w:val="16CCD04A"/>
    <w:lvl w:ilvl="0">
      <w:start w:val="1"/>
      <w:numFmt w:val="bullet"/>
      <w:pStyle w:val="Punktlisteibrdtekst"/>
      <w:lvlText w:val=""/>
      <w:lvlJc w:val="left"/>
      <w:pPr>
        <w:ind w:left="284" w:hanging="284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hint="default" w:ascii="Symbol" w:hAnsi="Symbol"/>
      </w:rPr>
    </w:lvl>
  </w:abstractNum>
  <w:abstractNum w:abstractNumId="9" w15:restartNumberingAfterBreak="0">
    <w:nsid w:val="448855B7"/>
    <w:multiLevelType w:val="hybridMultilevel"/>
    <w:tmpl w:val="4F46C4E8"/>
    <w:lvl w:ilvl="0" w:tplc="04140001">
      <w:start w:val="1"/>
      <w:numFmt w:val="bullet"/>
      <w:lvlText w:val=""/>
      <w:lvlJc w:val="left"/>
      <w:pPr>
        <w:ind w:left="929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649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369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089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809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529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249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969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689" w:hanging="360"/>
      </w:pPr>
      <w:rPr>
        <w:rFonts w:hint="default" w:ascii="Wingdings" w:hAnsi="Wingdings"/>
      </w:rPr>
    </w:lvl>
  </w:abstractNum>
  <w:abstractNum w:abstractNumId="10" w15:restartNumberingAfterBreak="0">
    <w:nsid w:val="454F3D3F"/>
    <w:multiLevelType w:val="hybridMultilevel"/>
    <w:tmpl w:val="FDEA89C6"/>
    <w:lvl w:ilvl="0" w:tplc="0506F6E0">
      <w:start w:val="1"/>
      <w:numFmt w:val="decimal"/>
      <w:pStyle w:val="AvsnittnummerertAltA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F43D2"/>
    <w:multiLevelType w:val="multilevel"/>
    <w:tmpl w:val="F0E07EE4"/>
    <w:lvl w:ilvl="0">
      <w:start w:val="1"/>
      <w:numFmt w:val="decimal"/>
      <w:pStyle w:val="NummerertlisteAltN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06A90"/>
    <w:multiLevelType w:val="hybridMultilevel"/>
    <w:tmpl w:val="A4CA5AF6"/>
    <w:lvl w:ilvl="0" w:tplc="041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55666054"/>
    <w:multiLevelType w:val="multilevel"/>
    <w:tmpl w:val="C22ED86E"/>
    <w:lvl w:ilvl="0">
      <w:start w:val="1"/>
      <w:numFmt w:val="decimal"/>
      <w:pStyle w:val="Nummerertlisteibrdtekst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1"/>
        </w:tabs>
        <w:ind w:left="1009" w:hanging="65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9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1"/>
        </w:tabs>
        <w:ind w:left="2739" w:hanging="94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1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1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1"/>
        </w:tabs>
        <w:ind w:left="4321" w:hanging="1441"/>
      </w:pPr>
      <w:rPr>
        <w:rFonts w:hint="default"/>
      </w:rPr>
    </w:lvl>
  </w:abstractNum>
  <w:abstractNum w:abstractNumId="14" w15:restartNumberingAfterBreak="0">
    <w:nsid w:val="5A35664A"/>
    <w:multiLevelType w:val="multilevel"/>
    <w:tmpl w:val="5CFA3882"/>
    <w:lvl w:ilvl="0">
      <w:start w:val="1"/>
      <w:numFmt w:val="decimal"/>
      <w:pStyle w:val="TabellnummerertAltT"/>
      <w:lvlText w:val="Tabell %1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5" w15:restartNumberingAfterBreak="0">
    <w:nsid w:val="5E343C7E"/>
    <w:multiLevelType w:val="multilevel"/>
    <w:tmpl w:val="CB12F458"/>
    <w:lvl w:ilvl="0">
      <w:start w:val="1"/>
      <w:numFmt w:val="decimal"/>
      <w:pStyle w:val="Figurnummerert"/>
      <w:lvlText w:val="Figur 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49B64AA"/>
    <w:multiLevelType w:val="multilevel"/>
    <w:tmpl w:val="A246D862"/>
    <w:lvl w:ilvl="0">
      <w:start w:val="1"/>
      <w:numFmt w:val="decimal"/>
      <w:pStyle w:val="VedleggnummerertAltV"/>
      <w:lvlText w:val="Vedlegg 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7" w15:restartNumberingAfterBreak="0">
    <w:nsid w:val="799F2A18"/>
    <w:multiLevelType w:val="hybridMultilevel"/>
    <w:tmpl w:val="551A1FCA"/>
    <w:lvl w:ilvl="0" w:tplc="04140001">
      <w:start w:val="1"/>
      <w:numFmt w:val="bullet"/>
      <w:lvlText w:val=""/>
      <w:lvlJc w:val="left"/>
      <w:pPr>
        <w:ind w:left="1440" w:hanging="72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074623934">
    <w:abstractNumId w:val="13"/>
  </w:num>
  <w:num w:numId="2" w16cid:durableId="1058280423">
    <w:abstractNumId w:val="8"/>
  </w:num>
  <w:num w:numId="3" w16cid:durableId="839002105">
    <w:abstractNumId w:val="5"/>
  </w:num>
  <w:num w:numId="4" w16cid:durableId="249434271">
    <w:abstractNumId w:val="15"/>
  </w:num>
  <w:num w:numId="5" w16cid:durableId="1915313550">
    <w:abstractNumId w:val="14"/>
  </w:num>
  <w:num w:numId="6" w16cid:durableId="1473013819">
    <w:abstractNumId w:val="16"/>
  </w:num>
  <w:num w:numId="7" w16cid:durableId="1928802100">
    <w:abstractNumId w:val="10"/>
  </w:num>
  <w:num w:numId="8" w16cid:durableId="1736472463">
    <w:abstractNumId w:val="2"/>
  </w:num>
  <w:num w:numId="9" w16cid:durableId="1200775268">
    <w:abstractNumId w:val="3"/>
  </w:num>
  <w:num w:numId="10" w16cid:durableId="1218393030">
    <w:abstractNumId w:val="11"/>
  </w:num>
  <w:num w:numId="11" w16cid:durableId="420298123">
    <w:abstractNumId w:val="1"/>
  </w:num>
  <w:num w:numId="12" w16cid:durableId="704872194">
    <w:abstractNumId w:val="0"/>
  </w:num>
  <w:num w:numId="13" w16cid:durableId="88354582">
    <w:abstractNumId w:val="17"/>
  </w:num>
  <w:num w:numId="14" w16cid:durableId="138882719">
    <w:abstractNumId w:val="12"/>
  </w:num>
  <w:num w:numId="15" w16cid:durableId="1834756993">
    <w:abstractNumId w:val="7"/>
  </w:num>
  <w:num w:numId="16" w16cid:durableId="236474758">
    <w:abstractNumId w:val="9"/>
  </w:num>
  <w:num w:numId="17" w16cid:durableId="2060353455">
    <w:abstractNumId w:val="6"/>
  </w:num>
  <w:num w:numId="18" w16cid:durableId="150871155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ocumentProtection w:enforcement="0"/>
  <w:autoFormatOverride/>
  <w:styleLockQFSet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D7"/>
    <w:rsid w:val="00007251"/>
    <w:rsid w:val="00010CE4"/>
    <w:rsid w:val="00012E07"/>
    <w:rsid w:val="000136C9"/>
    <w:rsid w:val="00015DD6"/>
    <w:rsid w:val="00017A9A"/>
    <w:rsid w:val="00034033"/>
    <w:rsid w:val="0003567B"/>
    <w:rsid w:val="000359BC"/>
    <w:rsid w:val="00036F77"/>
    <w:rsid w:val="00037A2C"/>
    <w:rsid w:val="000450EF"/>
    <w:rsid w:val="00047DA3"/>
    <w:rsid w:val="0005459C"/>
    <w:rsid w:val="00055796"/>
    <w:rsid w:val="000570CA"/>
    <w:rsid w:val="00057E0A"/>
    <w:rsid w:val="000603A9"/>
    <w:rsid w:val="00066345"/>
    <w:rsid w:val="00071FE7"/>
    <w:rsid w:val="00074C53"/>
    <w:rsid w:val="00075157"/>
    <w:rsid w:val="000759F8"/>
    <w:rsid w:val="000769C9"/>
    <w:rsid w:val="00077E26"/>
    <w:rsid w:val="000810C8"/>
    <w:rsid w:val="00083197"/>
    <w:rsid w:val="00083DC0"/>
    <w:rsid w:val="00086A02"/>
    <w:rsid w:val="000875D3"/>
    <w:rsid w:val="000914F0"/>
    <w:rsid w:val="00092F8A"/>
    <w:rsid w:val="00093588"/>
    <w:rsid w:val="000959DE"/>
    <w:rsid w:val="0009613B"/>
    <w:rsid w:val="000973DB"/>
    <w:rsid w:val="000A2942"/>
    <w:rsid w:val="000A2964"/>
    <w:rsid w:val="000A4265"/>
    <w:rsid w:val="000A5A04"/>
    <w:rsid w:val="000A6ABB"/>
    <w:rsid w:val="000B1271"/>
    <w:rsid w:val="000B3CF3"/>
    <w:rsid w:val="000B5B47"/>
    <w:rsid w:val="000C0524"/>
    <w:rsid w:val="000C28C0"/>
    <w:rsid w:val="000C397E"/>
    <w:rsid w:val="000C47B2"/>
    <w:rsid w:val="000D378D"/>
    <w:rsid w:val="000D43E0"/>
    <w:rsid w:val="000E0B33"/>
    <w:rsid w:val="000E19FB"/>
    <w:rsid w:val="000E6C7D"/>
    <w:rsid w:val="000F002D"/>
    <w:rsid w:val="000F60A6"/>
    <w:rsid w:val="000F69E2"/>
    <w:rsid w:val="000F78B7"/>
    <w:rsid w:val="00101A5A"/>
    <w:rsid w:val="001053F1"/>
    <w:rsid w:val="00113FB1"/>
    <w:rsid w:val="001140B3"/>
    <w:rsid w:val="0011433F"/>
    <w:rsid w:val="00125FD0"/>
    <w:rsid w:val="00127B14"/>
    <w:rsid w:val="00130717"/>
    <w:rsid w:val="00132F1C"/>
    <w:rsid w:val="00133F83"/>
    <w:rsid w:val="00133F92"/>
    <w:rsid w:val="00137365"/>
    <w:rsid w:val="00143642"/>
    <w:rsid w:val="0014417A"/>
    <w:rsid w:val="00154C27"/>
    <w:rsid w:val="00155156"/>
    <w:rsid w:val="00155DF5"/>
    <w:rsid w:val="0015733F"/>
    <w:rsid w:val="00167F5F"/>
    <w:rsid w:val="001718D0"/>
    <w:rsid w:val="00172063"/>
    <w:rsid w:val="00173FD0"/>
    <w:rsid w:val="001744C8"/>
    <w:rsid w:val="00180BDA"/>
    <w:rsid w:val="001915C8"/>
    <w:rsid w:val="00192E8B"/>
    <w:rsid w:val="00195094"/>
    <w:rsid w:val="00197976"/>
    <w:rsid w:val="001A30E3"/>
    <w:rsid w:val="001A5A97"/>
    <w:rsid w:val="001A61DB"/>
    <w:rsid w:val="001B0FFE"/>
    <w:rsid w:val="001B1D77"/>
    <w:rsid w:val="001B1E11"/>
    <w:rsid w:val="001B1EFB"/>
    <w:rsid w:val="001B2D9A"/>
    <w:rsid w:val="001B777B"/>
    <w:rsid w:val="001C1B1D"/>
    <w:rsid w:val="001C2CE6"/>
    <w:rsid w:val="001C68F5"/>
    <w:rsid w:val="001D23BE"/>
    <w:rsid w:val="001D4851"/>
    <w:rsid w:val="001D509D"/>
    <w:rsid w:val="001D69D3"/>
    <w:rsid w:val="001D7EAB"/>
    <w:rsid w:val="001E16BB"/>
    <w:rsid w:val="001E17DD"/>
    <w:rsid w:val="001F2DED"/>
    <w:rsid w:val="001F427F"/>
    <w:rsid w:val="001F5339"/>
    <w:rsid w:val="00203359"/>
    <w:rsid w:val="00204081"/>
    <w:rsid w:val="00205750"/>
    <w:rsid w:val="00207382"/>
    <w:rsid w:val="002138F8"/>
    <w:rsid w:val="00216CF7"/>
    <w:rsid w:val="00221113"/>
    <w:rsid w:val="002216B8"/>
    <w:rsid w:val="0022222F"/>
    <w:rsid w:val="002252AD"/>
    <w:rsid w:val="0023120C"/>
    <w:rsid w:val="00233F20"/>
    <w:rsid w:val="002374E2"/>
    <w:rsid w:val="00240374"/>
    <w:rsid w:val="0024190E"/>
    <w:rsid w:val="002419F9"/>
    <w:rsid w:val="00246FF7"/>
    <w:rsid w:val="002511FD"/>
    <w:rsid w:val="00255F2A"/>
    <w:rsid w:val="002573B3"/>
    <w:rsid w:val="00260E2B"/>
    <w:rsid w:val="002720E9"/>
    <w:rsid w:val="00275C18"/>
    <w:rsid w:val="00277846"/>
    <w:rsid w:val="00277FBD"/>
    <w:rsid w:val="002879F5"/>
    <w:rsid w:val="00291846"/>
    <w:rsid w:val="0029378B"/>
    <w:rsid w:val="00293FFC"/>
    <w:rsid w:val="002953FA"/>
    <w:rsid w:val="00295A17"/>
    <w:rsid w:val="00295E29"/>
    <w:rsid w:val="00295EA6"/>
    <w:rsid w:val="002968B2"/>
    <w:rsid w:val="002A0A77"/>
    <w:rsid w:val="002A1901"/>
    <w:rsid w:val="002A4046"/>
    <w:rsid w:val="002A4ACF"/>
    <w:rsid w:val="002A75DB"/>
    <w:rsid w:val="002B0C81"/>
    <w:rsid w:val="002B0E1A"/>
    <w:rsid w:val="002B11D4"/>
    <w:rsid w:val="002B3421"/>
    <w:rsid w:val="002C0F59"/>
    <w:rsid w:val="002C303C"/>
    <w:rsid w:val="002C59CF"/>
    <w:rsid w:val="002C5DE2"/>
    <w:rsid w:val="002C7A30"/>
    <w:rsid w:val="002D3676"/>
    <w:rsid w:val="002D43BD"/>
    <w:rsid w:val="002D76ED"/>
    <w:rsid w:val="002E17C4"/>
    <w:rsid w:val="002F0685"/>
    <w:rsid w:val="002F13A6"/>
    <w:rsid w:val="002F15D3"/>
    <w:rsid w:val="002F322A"/>
    <w:rsid w:val="002F61C6"/>
    <w:rsid w:val="002F7AC2"/>
    <w:rsid w:val="0030269F"/>
    <w:rsid w:val="00310E8E"/>
    <w:rsid w:val="00310FA8"/>
    <w:rsid w:val="00313324"/>
    <w:rsid w:val="00316F60"/>
    <w:rsid w:val="00317868"/>
    <w:rsid w:val="0032336E"/>
    <w:rsid w:val="003233B6"/>
    <w:rsid w:val="00327890"/>
    <w:rsid w:val="00331548"/>
    <w:rsid w:val="003318A8"/>
    <w:rsid w:val="00333B90"/>
    <w:rsid w:val="003371F9"/>
    <w:rsid w:val="00337F91"/>
    <w:rsid w:val="00340255"/>
    <w:rsid w:val="0034147C"/>
    <w:rsid w:val="00342349"/>
    <w:rsid w:val="00342D07"/>
    <w:rsid w:val="0034347A"/>
    <w:rsid w:val="00347260"/>
    <w:rsid w:val="003519F6"/>
    <w:rsid w:val="003527C3"/>
    <w:rsid w:val="00353AB6"/>
    <w:rsid w:val="00354D58"/>
    <w:rsid w:val="00355F75"/>
    <w:rsid w:val="003561FC"/>
    <w:rsid w:val="00357EB0"/>
    <w:rsid w:val="00361345"/>
    <w:rsid w:val="00361821"/>
    <w:rsid w:val="00362923"/>
    <w:rsid w:val="003654E9"/>
    <w:rsid w:val="00372EB9"/>
    <w:rsid w:val="00385367"/>
    <w:rsid w:val="0038685B"/>
    <w:rsid w:val="00387232"/>
    <w:rsid w:val="003902A3"/>
    <w:rsid w:val="0039216E"/>
    <w:rsid w:val="003944EA"/>
    <w:rsid w:val="003945B6"/>
    <w:rsid w:val="00395110"/>
    <w:rsid w:val="003969BD"/>
    <w:rsid w:val="003A2DC7"/>
    <w:rsid w:val="003A3FF0"/>
    <w:rsid w:val="003A6403"/>
    <w:rsid w:val="003A7AC8"/>
    <w:rsid w:val="003B0A70"/>
    <w:rsid w:val="003B10A5"/>
    <w:rsid w:val="003B4CAD"/>
    <w:rsid w:val="003C0393"/>
    <w:rsid w:val="003C0604"/>
    <w:rsid w:val="003C0FC5"/>
    <w:rsid w:val="003C1C26"/>
    <w:rsid w:val="003C1C66"/>
    <w:rsid w:val="003C437F"/>
    <w:rsid w:val="003C4BE7"/>
    <w:rsid w:val="003C536F"/>
    <w:rsid w:val="003C7B70"/>
    <w:rsid w:val="003D2E03"/>
    <w:rsid w:val="003D3043"/>
    <w:rsid w:val="003D4321"/>
    <w:rsid w:val="003D4384"/>
    <w:rsid w:val="003E02C8"/>
    <w:rsid w:val="003E0F06"/>
    <w:rsid w:val="003E1CF4"/>
    <w:rsid w:val="003E2F93"/>
    <w:rsid w:val="003E3180"/>
    <w:rsid w:val="003E432D"/>
    <w:rsid w:val="003E55BA"/>
    <w:rsid w:val="003E5642"/>
    <w:rsid w:val="003E585A"/>
    <w:rsid w:val="003F146D"/>
    <w:rsid w:val="003F3A01"/>
    <w:rsid w:val="003F576D"/>
    <w:rsid w:val="003F6E3F"/>
    <w:rsid w:val="00402D11"/>
    <w:rsid w:val="00402F5E"/>
    <w:rsid w:val="00403E6B"/>
    <w:rsid w:val="00404AEF"/>
    <w:rsid w:val="00412588"/>
    <w:rsid w:val="0041688E"/>
    <w:rsid w:val="004177D4"/>
    <w:rsid w:val="00422436"/>
    <w:rsid w:val="0042297C"/>
    <w:rsid w:val="0042432C"/>
    <w:rsid w:val="004255DC"/>
    <w:rsid w:val="00430330"/>
    <w:rsid w:val="004310C4"/>
    <w:rsid w:val="004419DF"/>
    <w:rsid w:val="00441BD0"/>
    <w:rsid w:val="00442FCC"/>
    <w:rsid w:val="00445389"/>
    <w:rsid w:val="00447357"/>
    <w:rsid w:val="0044755A"/>
    <w:rsid w:val="00450F47"/>
    <w:rsid w:val="00451915"/>
    <w:rsid w:val="004519D4"/>
    <w:rsid w:val="00453832"/>
    <w:rsid w:val="00455ADA"/>
    <w:rsid w:val="00456052"/>
    <w:rsid w:val="0045673F"/>
    <w:rsid w:val="00457D31"/>
    <w:rsid w:val="00457F59"/>
    <w:rsid w:val="00462167"/>
    <w:rsid w:val="004630A6"/>
    <w:rsid w:val="00465179"/>
    <w:rsid w:val="00471057"/>
    <w:rsid w:val="00471134"/>
    <w:rsid w:val="0047137B"/>
    <w:rsid w:val="00471AEC"/>
    <w:rsid w:val="004728F0"/>
    <w:rsid w:val="004731F3"/>
    <w:rsid w:val="00473C03"/>
    <w:rsid w:val="00475DDE"/>
    <w:rsid w:val="004825C9"/>
    <w:rsid w:val="00483261"/>
    <w:rsid w:val="00483AC1"/>
    <w:rsid w:val="0048493E"/>
    <w:rsid w:val="00487769"/>
    <w:rsid w:val="00496A91"/>
    <w:rsid w:val="004A5BD6"/>
    <w:rsid w:val="004B04ED"/>
    <w:rsid w:val="004B2ACE"/>
    <w:rsid w:val="004B2B2D"/>
    <w:rsid w:val="004C0B86"/>
    <w:rsid w:val="004C2B16"/>
    <w:rsid w:val="004C2C94"/>
    <w:rsid w:val="004C4D37"/>
    <w:rsid w:val="004C7348"/>
    <w:rsid w:val="004D090B"/>
    <w:rsid w:val="004D1F16"/>
    <w:rsid w:val="004D425B"/>
    <w:rsid w:val="004D42A3"/>
    <w:rsid w:val="004D54C6"/>
    <w:rsid w:val="004D5640"/>
    <w:rsid w:val="004D59A5"/>
    <w:rsid w:val="004D6695"/>
    <w:rsid w:val="004E29C4"/>
    <w:rsid w:val="004E3BAC"/>
    <w:rsid w:val="004F4E87"/>
    <w:rsid w:val="004F51B0"/>
    <w:rsid w:val="004F70E0"/>
    <w:rsid w:val="004F7A41"/>
    <w:rsid w:val="00500B70"/>
    <w:rsid w:val="005012E3"/>
    <w:rsid w:val="00502213"/>
    <w:rsid w:val="00502BDC"/>
    <w:rsid w:val="0050407D"/>
    <w:rsid w:val="00504558"/>
    <w:rsid w:val="00504CEC"/>
    <w:rsid w:val="0050692D"/>
    <w:rsid w:val="005117CF"/>
    <w:rsid w:val="00515AFE"/>
    <w:rsid w:val="00521513"/>
    <w:rsid w:val="005222C7"/>
    <w:rsid w:val="005223BC"/>
    <w:rsid w:val="005223FA"/>
    <w:rsid w:val="005237D8"/>
    <w:rsid w:val="00526052"/>
    <w:rsid w:val="0053069C"/>
    <w:rsid w:val="00530BB8"/>
    <w:rsid w:val="00532420"/>
    <w:rsid w:val="00534549"/>
    <w:rsid w:val="005348C1"/>
    <w:rsid w:val="00537C8A"/>
    <w:rsid w:val="00541EC4"/>
    <w:rsid w:val="00542644"/>
    <w:rsid w:val="00542BE9"/>
    <w:rsid w:val="00546184"/>
    <w:rsid w:val="00550DDB"/>
    <w:rsid w:val="00552D56"/>
    <w:rsid w:val="005550EB"/>
    <w:rsid w:val="005739C0"/>
    <w:rsid w:val="00577D20"/>
    <w:rsid w:val="00580902"/>
    <w:rsid w:val="005824F3"/>
    <w:rsid w:val="005837FE"/>
    <w:rsid w:val="005868C7"/>
    <w:rsid w:val="005873A8"/>
    <w:rsid w:val="00590774"/>
    <w:rsid w:val="00590AF0"/>
    <w:rsid w:val="0059100C"/>
    <w:rsid w:val="005946ED"/>
    <w:rsid w:val="005A5828"/>
    <w:rsid w:val="005A64A6"/>
    <w:rsid w:val="005A74D0"/>
    <w:rsid w:val="005B4AB4"/>
    <w:rsid w:val="005B5357"/>
    <w:rsid w:val="005B7125"/>
    <w:rsid w:val="005B7E0D"/>
    <w:rsid w:val="005C1CDF"/>
    <w:rsid w:val="005C3142"/>
    <w:rsid w:val="005C4B50"/>
    <w:rsid w:val="005C4FF6"/>
    <w:rsid w:val="005C5A02"/>
    <w:rsid w:val="005C76D7"/>
    <w:rsid w:val="005D139D"/>
    <w:rsid w:val="005D275C"/>
    <w:rsid w:val="005E0322"/>
    <w:rsid w:val="005E2C24"/>
    <w:rsid w:val="005E440D"/>
    <w:rsid w:val="005E4F6C"/>
    <w:rsid w:val="005E72E4"/>
    <w:rsid w:val="005F192C"/>
    <w:rsid w:val="00602DF0"/>
    <w:rsid w:val="00603ED2"/>
    <w:rsid w:val="00604ABE"/>
    <w:rsid w:val="006054AC"/>
    <w:rsid w:val="0060721D"/>
    <w:rsid w:val="00614765"/>
    <w:rsid w:val="006165E4"/>
    <w:rsid w:val="00616AEA"/>
    <w:rsid w:val="00620E02"/>
    <w:rsid w:val="006237D6"/>
    <w:rsid w:val="00624A60"/>
    <w:rsid w:val="00624C47"/>
    <w:rsid w:val="00627004"/>
    <w:rsid w:val="00631724"/>
    <w:rsid w:val="00632CEF"/>
    <w:rsid w:val="0063392B"/>
    <w:rsid w:val="0064214F"/>
    <w:rsid w:val="006465D9"/>
    <w:rsid w:val="00647CFD"/>
    <w:rsid w:val="006500ED"/>
    <w:rsid w:val="0065149B"/>
    <w:rsid w:val="00651AE3"/>
    <w:rsid w:val="0065409A"/>
    <w:rsid w:val="00662C28"/>
    <w:rsid w:val="006654B8"/>
    <w:rsid w:val="00670B37"/>
    <w:rsid w:val="00671B5F"/>
    <w:rsid w:val="00673DA6"/>
    <w:rsid w:val="006740D6"/>
    <w:rsid w:val="00675F93"/>
    <w:rsid w:val="006765F6"/>
    <w:rsid w:val="0068236F"/>
    <w:rsid w:val="00684B7B"/>
    <w:rsid w:val="00686677"/>
    <w:rsid w:val="00690DDE"/>
    <w:rsid w:val="0069481A"/>
    <w:rsid w:val="00695894"/>
    <w:rsid w:val="006A41FE"/>
    <w:rsid w:val="006A6071"/>
    <w:rsid w:val="006A704E"/>
    <w:rsid w:val="006B0D1E"/>
    <w:rsid w:val="006B183E"/>
    <w:rsid w:val="006B6AF1"/>
    <w:rsid w:val="006C1D59"/>
    <w:rsid w:val="006C502B"/>
    <w:rsid w:val="006D0929"/>
    <w:rsid w:val="006D1896"/>
    <w:rsid w:val="006D55F0"/>
    <w:rsid w:val="006D7165"/>
    <w:rsid w:val="006E0A33"/>
    <w:rsid w:val="006E1115"/>
    <w:rsid w:val="006E5915"/>
    <w:rsid w:val="006E6DE0"/>
    <w:rsid w:val="006F0E66"/>
    <w:rsid w:val="007058A8"/>
    <w:rsid w:val="00707749"/>
    <w:rsid w:val="007110C2"/>
    <w:rsid w:val="00712A7A"/>
    <w:rsid w:val="00714C7B"/>
    <w:rsid w:val="00715EE6"/>
    <w:rsid w:val="007177BD"/>
    <w:rsid w:val="00717918"/>
    <w:rsid w:val="00717DEC"/>
    <w:rsid w:val="0072063F"/>
    <w:rsid w:val="00722AC6"/>
    <w:rsid w:val="00722B28"/>
    <w:rsid w:val="007247EB"/>
    <w:rsid w:val="00727FD6"/>
    <w:rsid w:val="0073226F"/>
    <w:rsid w:val="00735B52"/>
    <w:rsid w:val="007457B1"/>
    <w:rsid w:val="00745B2B"/>
    <w:rsid w:val="0074713A"/>
    <w:rsid w:val="007504D7"/>
    <w:rsid w:val="00750574"/>
    <w:rsid w:val="00751D68"/>
    <w:rsid w:val="00757ED6"/>
    <w:rsid w:val="00757FA6"/>
    <w:rsid w:val="00760E5D"/>
    <w:rsid w:val="00767669"/>
    <w:rsid w:val="00772103"/>
    <w:rsid w:val="00780E76"/>
    <w:rsid w:val="00785634"/>
    <w:rsid w:val="00786101"/>
    <w:rsid w:val="00792B2A"/>
    <w:rsid w:val="0079508D"/>
    <w:rsid w:val="00796510"/>
    <w:rsid w:val="00797DEB"/>
    <w:rsid w:val="007A184B"/>
    <w:rsid w:val="007A1A7D"/>
    <w:rsid w:val="007A1E48"/>
    <w:rsid w:val="007A4755"/>
    <w:rsid w:val="007A6306"/>
    <w:rsid w:val="007B1656"/>
    <w:rsid w:val="007B2A1C"/>
    <w:rsid w:val="007B2D10"/>
    <w:rsid w:val="007B719E"/>
    <w:rsid w:val="007C215D"/>
    <w:rsid w:val="007C47A5"/>
    <w:rsid w:val="007D2C04"/>
    <w:rsid w:val="007D3666"/>
    <w:rsid w:val="007D3892"/>
    <w:rsid w:val="007D4822"/>
    <w:rsid w:val="007D6C37"/>
    <w:rsid w:val="007D7449"/>
    <w:rsid w:val="007E1B6F"/>
    <w:rsid w:val="007E21B7"/>
    <w:rsid w:val="007E3204"/>
    <w:rsid w:val="007E36F5"/>
    <w:rsid w:val="007F117A"/>
    <w:rsid w:val="007F2FF4"/>
    <w:rsid w:val="00806073"/>
    <w:rsid w:val="00806E85"/>
    <w:rsid w:val="00810C14"/>
    <w:rsid w:val="0081376F"/>
    <w:rsid w:val="00815769"/>
    <w:rsid w:val="00817D47"/>
    <w:rsid w:val="00821816"/>
    <w:rsid w:val="00826DE0"/>
    <w:rsid w:val="00827A75"/>
    <w:rsid w:val="00830AF9"/>
    <w:rsid w:val="0083131F"/>
    <w:rsid w:val="00836A32"/>
    <w:rsid w:val="008373F1"/>
    <w:rsid w:val="00840069"/>
    <w:rsid w:val="0085564F"/>
    <w:rsid w:val="00861114"/>
    <w:rsid w:val="00861215"/>
    <w:rsid w:val="00864ACD"/>
    <w:rsid w:val="00864C56"/>
    <w:rsid w:val="00865ED8"/>
    <w:rsid w:val="008717F4"/>
    <w:rsid w:val="00871996"/>
    <w:rsid w:val="008720D6"/>
    <w:rsid w:val="00874D50"/>
    <w:rsid w:val="00875C25"/>
    <w:rsid w:val="008816A6"/>
    <w:rsid w:val="008847F8"/>
    <w:rsid w:val="00884DDA"/>
    <w:rsid w:val="00890514"/>
    <w:rsid w:val="00895C6A"/>
    <w:rsid w:val="00897BC5"/>
    <w:rsid w:val="00897C5B"/>
    <w:rsid w:val="008A15F9"/>
    <w:rsid w:val="008A23DE"/>
    <w:rsid w:val="008A3B04"/>
    <w:rsid w:val="008A6196"/>
    <w:rsid w:val="008A7494"/>
    <w:rsid w:val="008B58D1"/>
    <w:rsid w:val="008B5B4C"/>
    <w:rsid w:val="008B6706"/>
    <w:rsid w:val="008C11A0"/>
    <w:rsid w:val="008C1D46"/>
    <w:rsid w:val="008C35E3"/>
    <w:rsid w:val="008C6525"/>
    <w:rsid w:val="008D1B69"/>
    <w:rsid w:val="008D4DDC"/>
    <w:rsid w:val="008D55BD"/>
    <w:rsid w:val="008D63D8"/>
    <w:rsid w:val="008D7EC7"/>
    <w:rsid w:val="008E35CB"/>
    <w:rsid w:val="008E3815"/>
    <w:rsid w:val="008E393A"/>
    <w:rsid w:val="008E505E"/>
    <w:rsid w:val="008F19DD"/>
    <w:rsid w:val="008F2D80"/>
    <w:rsid w:val="008F552D"/>
    <w:rsid w:val="00907335"/>
    <w:rsid w:val="009166BC"/>
    <w:rsid w:val="00920061"/>
    <w:rsid w:val="009203E8"/>
    <w:rsid w:val="00924B82"/>
    <w:rsid w:val="009251CA"/>
    <w:rsid w:val="0093212E"/>
    <w:rsid w:val="00933032"/>
    <w:rsid w:val="00933AB4"/>
    <w:rsid w:val="009350D6"/>
    <w:rsid w:val="009402EC"/>
    <w:rsid w:val="00943694"/>
    <w:rsid w:val="009479FE"/>
    <w:rsid w:val="00951770"/>
    <w:rsid w:val="00951F75"/>
    <w:rsid w:val="00954F3B"/>
    <w:rsid w:val="00955498"/>
    <w:rsid w:val="00956CFE"/>
    <w:rsid w:val="00961086"/>
    <w:rsid w:val="009628E7"/>
    <w:rsid w:val="00963EC9"/>
    <w:rsid w:val="0096627A"/>
    <w:rsid w:val="00967730"/>
    <w:rsid w:val="00967A47"/>
    <w:rsid w:val="00972B57"/>
    <w:rsid w:val="0097401F"/>
    <w:rsid w:val="00974080"/>
    <w:rsid w:val="009743F4"/>
    <w:rsid w:val="009768F9"/>
    <w:rsid w:val="009804D4"/>
    <w:rsid w:val="00982816"/>
    <w:rsid w:val="00986983"/>
    <w:rsid w:val="00987692"/>
    <w:rsid w:val="00991FC2"/>
    <w:rsid w:val="00994060"/>
    <w:rsid w:val="00996010"/>
    <w:rsid w:val="009967DC"/>
    <w:rsid w:val="009A2737"/>
    <w:rsid w:val="009A361B"/>
    <w:rsid w:val="009A53F6"/>
    <w:rsid w:val="009B0519"/>
    <w:rsid w:val="009B66D2"/>
    <w:rsid w:val="009B72F6"/>
    <w:rsid w:val="009C0C17"/>
    <w:rsid w:val="009C347E"/>
    <w:rsid w:val="009C3BEE"/>
    <w:rsid w:val="009C4DAC"/>
    <w:rsid w:val="009C6D83"/>
    <w:rsid w:val="009C7287"/>
    <w:rsid w:val="009D109F"/>
    <w:rsid w:val="009D2586"/>
    <w:rsid w:val="009D4351"/>
    <w:rsid w:val="009D4C5C"/>
    <w:rsid w:val="009D57C3"/>
    <w:rsid w:val="009D764C"/>
    <w:rsid w:val="009E146E"/>
    <w:rsid w:val="009E19F9"/>
    <w:rsid w:val="009F156C"/>
    <w:rsid w:val="009F1CC2"/>
    <w:rsid w:val="009F3B89"/>
    <w:rsid w:val="009F6854"/>
    <w:rsid w:val="00A00466"/>
    <w:rsid w:val="00A015FE"/>
    <w:rsid w:val="00A01DFC"/>
    <w:rsid w:val="00A01E05"/>
    <w:rsid w:val="00A027CD"/>
    <w:rsid w:val="00A05B70"/>
    <w:rsid w:val="00A07B84"/>
    <w:rsid w:val="00A101AA"/>
    <w:rsid w:val="00A10680"/>
    <w:rsid w:val="00A106F8"/>
    <w:rsid w:val="00A139DE"/>
    <w:rsid w:val="00A1554D"/>
    <w:rsid w:val="00A20260"/>
    <w:rsid w:val="00A21476"/>
    <w:rsid w:val="00A21886"/>
    <w:rsid w:val="00A22947"/>
    <w:rsid w:val="00A242BD"/>
    <w:rsid w:val="00A25716"/>
    <w:rsid w:val="00A26AF3"/>
    <w:rsid w:val="00A2704C"/>
    <w:rsid w:val="00A33E51"/>
    <w:rsid w:val="00A35827"/>
    <w:rsid w:val="00A42F4B"/>
    <w:rsid w:val="00A45221"/>
    <w:rsid w:val="00A46541"/>
    <w:rsid w:val="00A504E1"/>
    <w:rsid w:val="00A52677"/>
    <w:rsid w:val="00A5547B"/>
    <w:rsid w:val="00A612C5"/>
    <w:rsid w:val="00A652AE"/>
    <w:rsid w:val="00A652B1"/>
    <w:rsid w:val="00A67F2E"/>
    <w:rsid w:val="00A70114"/>
    <w:rsid w:val="00A7146D"/>
    <w:rsid w:val="00A73EC4"/>
    <w:rsid w:val="00A74796"/>
    <w:rsid w:val="00A74B58"/>
    <w:rsid w:val="00A7589B"/>
    <w:rsid w:val="00A75939"/>
    <w:rsid w:val="00A827BD"/>
    <w:rsid w:val="00A9031B"/>
    <w:rsid w:val="00A92310"/>
    <w:rsid w:val="00A9410A"/>
    <w:rsid w:val="00A94656"/>
    <w:rsid w:val="00A947EE"/>
    <w:rsid w:val="00A9600B"/>
    <w:rsid w:val="00A9619B"/>
    <w:rsid w:val="00A96762"/>
    <w:rsid w:val="00A9725B"/>
    <w:rsid w:val="00AA25E5"/>
    <w:rsid w:val="00AA28F5"/>
    <w:rsid w:val="00AA2DF4"/>
    <w:rsid w:val="00AA4AD4"/>
    <w:rsid w:val="00AB0585"/>
    <w:rsid w:val="00AB66F1"/>
    <w:rsid w:val="00AB735F"/>
    <w:rsid w:val="00AB7F28"/>
    <w:rsid w:val="00AC5B32"/>
    <w:rsid w:val="00AD1772"/>
    <w:rsid w:val="00AD1F15"/>
    <w:rsid w:val="00AD2B98"/>
    <w:rsid w:val="00AD628D"/>
    <w:rsid w:val="00AE1EB8"/>
    <w:rsid w:val="00AE2329"/>
    <w:rsid w:val="00AF7131"/>
    <w:rsid w:val="00B00803"/>
    <w:rsid w:val="00B00DE9"/>
    <w:rsid w:val="00B027F5"/>
    <w:rsid w:val="00B032D7"/>
    <w:rsid w:val="00B03430"/>
    <w:rsid w:val="00B05A16"/>
    <w:rsid w:val="00B068F4"/>
    <w:rsid w:val="00B07B4B"/>
    <w:rsid w:val="00B13C65"/>
    <w:rsid w:val="00B142D5"/>
    <w:rsid w:val="00B143C8"/>
    <w:rsid w:val="00B15B0B"/>
    <w:rsid w:val="00B21899"/>
    <w:rsid w:val="00B2244B"/>
    <w:rsid w:val="00B238C4"/>
    <w:rsid w:val="00B24542"/>
    <w:rsid w:val="00B25A68"/>
    <w:rsid w:val="00B31514"/>
    <w:rsid w:val="00B321C2"/>
    <w:rsid w:val="00B377B8"/>
    <w:rsid w:val="00B40CD0"/>
    <w:rsid w:val="00B41E6F"/>
    <w:rsid w:val="00B453A5"/>
    <w:rsid w:val="00B46638"/>
    <w:rsid w:val="00B46B11"/>
    <w:rsid w:val="00B46DB8"/>
    <w:rsid w:val="00B47073"/>
    <w:rsid w:val="00B51974"/>
    <w:rsid w:val="00B5402D"/>
    <w:rsid w:val="00B64675"/>
    <w:rsid w:val="00B6476A"/>
    <w:rsid w:val="00B65641"/>
    <w:rsid w:val="00B6578A"/>
    <w:rsid w:val="00B67274"/>
    <w:rsid w:val="00B70742"/>
    <w:rsid w:val="00B70F6C"/>
    <w:rsid w:val="00B724AA"/>
    <w:rsid w:val="00B7445D"/>
    <w:rsid w:val="00B83C60"/>
    <w:rsid w:val="00B8674E"/>
    <w:rsid w:val="00B90085"/>
    <w:rsid w:val="00B91F1D"/>
    <w:rsid w:val="00B9377F"/>
    <w:rsid w:val="00B951F8"/>
    <w:rsid w:val="00B9601B"/>
    <w:rsid w:val="00B97AB4"/>
    <w:rsid w:val="00B97B6F"/>
    <w:rsid w:val="00BA0039"/>
    <w:rsid w:val="00BA0F38"/>
    <w:rsid w:val="00BA21AE"/>
    <w:rsid w:val="00BA3972"/>
    <w:rsid w:val="00BA3E64"/>
    <w:rsid w:val="00BA6D35"/>
    <w:rsid w:val="00BB2EB2"/>
    <w:rsid w:val="00BB3B7C"/>
    <w:rsid w:val="00BB4850"/>
    <w:rsid w:val="00BB5087"/>
    <w:rsid w:val="00BB5B2F"/>
    <w:rsid w:val="00BB73A6"/>
    <w:rsid w:val="00BC3F52"/>
    <w:rsid w:val="00BC67D1"/>
    <w:rsid w:val="00BD1328"/>
    <w:rsid w:val="00BD52E9"/>
    <w:rsid w:val="00BD6BDA"/>
    <w:rsid w:val="00BF0CDE"/>
    <w:rsid w:val="00BF7E2E"/>
    <w:rsid w:val="00C01276"/>
    <w:rsid w:val="00C0128E"/>
    <w:rsid w:val="00C035D6"/>
    <w:rsid w:val="00C045BD"/>
    <w:rsid w:val="00C10B50"/>
    <w:rsid w:val="00C15FC1"/>
    <w:rsid w:val="00C1758A"/>
    <w:rsid w:val="00C17BCF"/>
    <w:rsid w:val="00C17CF0"/>
    <w:rsid w:val="00C243DF"/>
    <w:rsid w:val="00C24427"/>
    <w:rsid w:val="00C338D5"/>
    <w:rsid w:val="00C33E1A"/>
    <w:rsid w:val="00C40897"/>
    <w:rsid w:val="00C44A1D"/>
    <w:rsid w:val="00C46780"/>
    <w:rsid w:val="00C47428"/>
    <w:rsid w:val="00C4786D"/>
    <w:rsid w:val="00C51BAB"/>
    <w:rsid w:val="00C545C7"/>
    <w:rsid w:val="00C554FD"/>
    <w:rsid w:val="00C6089F"/>
    <w:rsid w:val="00C61A23"/>
    <w:rsid w:val="00C67447"/>
    <w:rsid w:val="00C67846"/>
    <w:rsid w:val="00C67A70"/>
    <w:rsid w:val="00C707C6"/>
    <w:rsid w:val="00C72B5D"/>
    <w:rsid w:val="00C73DFE"/>
    <w:rsid w:val="00C7467C"/>
    <w:rsid w:val="00C7474F"/>
    <w:rsid w:val="00C76148"/>
    <w:rsid w:val="00C771F8"/>
    <w:rsid w:val="00C77F94"/>
    <w:rsid w:val="00C84584"/>
    <w:rsid w:val="00C873AE"/>
    <w:rsid w:val="00C9021B"/>
    <w:rsid w:val="00C93298"/>
    <w:rsid w:val="00C9367F"/>
    <w:rsid w:val="00C93A44"/>
    <w:rsid w:val="00C95D36"/>
    <w:rsid w:val="00CA10E5"/>
    <w:rsid w:val="00CA14BC"/>
    <w:rsid w:val="00CA3C2F"/>
    <w:rsid w:val="00CA6A64"/>
    <w:rsid w:val="00CB5486"/>
    <w:rsid w:val="00CC10E3"/>
    <w:rsid w:val="00CC2D8B"/>
    <w:rsid w:val="00CC5192"/>
    <w:rsid w:val="00CD0129"/>
    <w:rsid w:val="00CD23E0"/>
    <w:rsid w:val="00CD255E"/>
    <w:rsid w:val="00CD37DB"/>
    <w:rsid w:val="00CD3DA6"/>
    <w:rsid w:val="00CD50FD"/>
    <w:rsid w:val="00CD516E"/>
    <w:rsid w:val="00CD68A3"/>
    <w:rsid w:val="00CD750F"/>
    <w:rsid w:val="00CE41A6"/>
    <w:rsid w:val="00CE565E"/>
    <w:rsid w:val="00CE6604"/>
    <w:rsid w:val="00CF3D60"/>
    <w:rsid w:val="00CF4FA3"/>
    <w:rsid w:val="00CF796F"/>
    <w:rsid w:val="00D02475"/>
    <w:rsid w:val="00D04754"/>
    <w:rsid w:val="00D04E44"/>
    <w:rsid w:val="00D06331"/>
    <w:rsid w:val="00D117BA"/>
    <w:rsid w:val="00D11EC9"/>
    <w:rsid w:val="00D135D9"/>
    <w:rsid w:val="00D17D67"/>
    <w:rsid w:val="00D21135"/>
    <w:rsid w:val="00D21CB9"/>
    <w:rsid w:val="00D22325"/>
    <w:rsid w:val="00D236F8"/>
    <w:rsid w:val="00D237E2"/>
    <w:rsid w:val="00D369A8"/>
    <w:rsid w:val="00D36C34"/>
    <w:rsid w:val="00D413FB"/>
    <w:rsid w:val="00D414E6"/>
    <w:rsid w:val="00D550A7"/>
    <w:rsid w:val="00D564ED"/>
    <w:rsid w:val="00D566DD"/>
    <w:rsid w:val="00D5691F"/>
    <w:rsid w:val="00D63384"/>
    <w:rsid w:val="00D678EB"/>
    <w:rsid w:val="00D7167E"/>
    <w:rsid w:val="00D71739"/>
    <w:rsid w:val="00D7220A"/>
    <w:rsid w:val="00D81D33"/>
    <w:rsid w:val="00D86AAD"/>
    <w:rsid w:val="00D97661"/>
    <w:rsid w:val="00D97A2A"/>
    <w:rsid w:val="00DB0F7D"/>
    <w:rsid w:val="00DB19BA"/>
    <w:rsid w:val="00DB3BE6"/>
    <w:rsid w:val="00DB7B36"/>
    <w:rsid w:val="00DC033F"/>
    <w:rsid w:val="00DC1016"/>
    <w:rsid w:val="00DC33D7"/>
    <w:rsid w:val="00DC76B8"/>
    <w:rsid w:val="00DD276D"/>
    <w:rsid w:val="00DE4044"/>
    <w:rsid w:val="00DE78C1"/>
    <w:rsid w:val="00DF3C6A"/>
    <w:rsid w:val="00DF4F45"/>
    <w:rsid w:val="00DF4F8A"/>
    <w:rsid w:val="00DF60EE"/>
    <w:rsid w:val="00DF7861"/>
    <w:rsid w:val="00E01B30"/>
    <w:rsid w:val="00E01E5E"/>
    <w:rsid w:val="00E03EBF"/>
    <w:rsid w:val="00E06DE1"/>
    <w:rsid w:val="00E105E9"/>
    <w:rsid w:val="00E11507"/>
    <w:rsid w:val="00E1521F"/>
    <w:rsid w:val="00E15853"/>
    <w:rsid w:val="00E15A9D"/>
    <w:rsid w:val="00E20AB0"/>
    <w:rsid w:val="00E23E7A"/>
    <w:rsid w:val="00E2600C"/>
    <w:rsid w:val="00E2602B"/>
    <w:rsid w:val="00E27736"/>
    <w:rsid w:val="00E410EE"/>
    <w:rsid w:val="00E422DE"/>
    <w:rsid w:val="00E4277B"/>
    <w:rsid w:val="00E43B7A"/>
    <w:rsid w:val="00E4503F"/>
    <w:rsid w:val="00E45AC9"/>
    <w:rsid w:val="00E4713F"/>
    <w:rsid w:val="00E562E2"/>
    <w:rsid w:val="00E57C5D"/>
    <w:rsid w:val="00E60CA1"/>
    <w:rsid w:val="00E616B8"/>
    <w:rsid w:val="00E639C2"/>
    <w:rsid w:val="00E65FBA"/>
    <w:rsid w:val="00E718ED"/>
    <w:rsid w:val="00E71D80"/>
    <w:rsid w:val="00E731AA"/>
    <w:rsid w:val="00E732C7"/>
    <w:rsid w:val="00E75D2E"/>
    <w:rsid w:val="00E775F3"/>
    <w:rsid w:val="00E81148"/>
    <w:rsid w:val="00E8459D"/>
    <w:rsid w:val="00E8656E"/>
    <w:rsid w:val="00E87222"/>
    <w:rsid w:val="00E873FD"/>
    <w:rsid w:val="00E910DF"/>
    <w:rsid w:val="00E9443C"/>
    <w:rsid w:val="00E96853"/>
    <w:rsid w:val="00EA0215"/>
    <w:rsid w:val="00EA32D4"/>
    <w:rsid w:val="00EA4C36"/>
    <w:rsid w:val="00EA75C2"/>
    <w:rsid w:val="00EB1C7E"/>
    <w:rsid w:val="00EB42EE"/>
    <w:rsid w:val="00EC373A"/>
    <w:rsid w:val="00EC58A7"/>
    <w:rsid w:val="00ED0A65"/>
    <w:rsid w:val="00ED0E16"/>
    <w:rsid w:val="00ED17C2"/>
    <w:rsid w:val="00ED6B6F"/>
    <w:rsid w:val="00EE1CA4"/>
    <w:rsid w:val="00EE286B"/>
    <w:rsid w:val="00EE7631"/>
    <w:rsid w:val="00EF049D"/>
    <w:rsid w:val="00EF3F20"/>
    <w:rsid w:val="00EF4C63"/>
    <w:rsid w:val="00EF4FC7"/>
    <w:rsid w:val="00F02D68"/>
    <w:rsid w:val="00F03839"/>
    <w:rsid w:val="00F039B2"/>
    <w:rsid w:val="00F05205"/>
    <w:rsid w:val="00F05553"/>
    <w:rsid w:val="00F05DD6"/>
    <w:rsid w:val="00F074BF"/>
    <w:rsid w:val="00F13CC0"/>
    <w:rsid w:val="00F17FDF"/>
    <w:rsid w:val="00F20223"/>
    <w:rsid w:val="00F23905"/>
    <w:rsid w:val="00F242D2"/>
    <w:rsid w:val="00F25C3F"/>
    <w:rsid w:val="00F32306"/>
    <w:rsid w:val="00F34224"/>
    <w:rsid w:val="00F352C9"/>
    <w:rsid w:val="00F45519"/>
    <w:rsid w:val="00F53890"/>
    <w:rsid w:val="00F547B2"/>
    <w:rsid w:val="00F5710C"/>
    <w:rsid w:val="00F57B16"/>
    <w:rsid w:val="00F6230A"/>
    <w:rsid w:val="00F67EA4"/>
    <w:rsid w:val="00F71AC3"/>
    <w:rsid w:val="00F721A2"/>
    <w:rsid w:val="00F726F1"/>
    <w:rsid w:val="00F73056"/>
    <w:rsid w:val="00F76699"/>
    <w:rsid w:val="00F76D68"/>
    <w:rsid w:val="00F81F91"/>
    <w:rsid w:val="00F87480"/>
    <w:rsid w:val="00F87722"/>
    <w:rsid w:val="00F90D03"/>
    <w:rsid w:val="00F91735"/>
    <w:rsid w:val="00F923D3"/>
    <w:rsid w:val="00F937FE"/>
    <w:rsid w:val="00FA5359"/>
    <w:rsid w:val="00FA67B8"/>
    <w:rsid w:val="00FB1040"/>
    <w:rsid w:val="00FB4721"/>
    <w:rsid w:val="00FB5A14"/>
    <w:rsid w:val="00FB5C25"/>
    <w:rsid w:val="00FB6000"/>
    <w:rsid w:val="00FB6276"/>
    <w:rsid w:val="00FC3479"/>
    <w:rsid w:val="00FC5236"/>
    <w:rsid w:val="00FD2531"/>
    <w:rsid w:val="00FE04C4"/>
    <w:rsid w:val="00FE1A8A"/>
    <w:rsid w:val="00FE30DC"/>
    <w:rsid w:val="00FE5CDE"/>
    <w:rsid w:val="00FF09D0"/>
    <w:rsid w:val="00FF0C3A"/>
    <w:rsid w:val="00FF35DC"/>
    <w:rsid w:val="00FF4315"/>
    <w:rsid w:val="01F910AD"/>
    <w:rsid w:val="048DB151"/>
    <w:rsid w:val="05EABDCA"/>
    <w:rsid w:val="0CDA0B6D"/>
    <w:rsid w:val="0D3E36DC"/>
    <w:rsid w:val="1984AC71"/>
    <w:rsid w:val="1D169C10"/>
    <w:rsid w:val="1DE39EA1"/>
    <w:rsid w:val="1FB10725"/>
    <w:rsid w:val="2BD5718B"/>
    <w:rsid w:val="317E9B5C"/>
    <w:rsid w:val="396FEA57"/>
    <w:rsid w:val="4E1EF127"/>
    <w:rsid w:val="596C3C40"/>
    <w:rsid w:val="5AFC30AA"/>
    <w:rsid w:val="60B3ABCB"/>
    <w:rsid w:val="64671BFB"/>
    <w:rsid w:val="7947CB35"/>
    <w:rsid w:val="795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95F35"/>
  <w15:chartTrackingRefBased/>
  <w15:docId w15:val="{E1D13CA1-5782-4B57-AE74-3776B0D3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/>
    <w:lsdException w:name="Intense Emphasis" w:uiPriority="21" w:semiHidden="1"/>
    <w:lsdException w:name="Subtle Reference" w:uiPriority="31"/>
    <w:lsdException w:name="Intense Reference" w:uiPriority="32"/>
    <w:lsdException w:name="Book Title" w:uiPriority="33" w:semiHidden="1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4D7"/>
    <w:pPr>
      <w:spacing w:after="200" w:line="276" w:lineRule="auto"/>
    </w:pPr>
    <w:rPr>
      <w:rFonts w:ascii="Arial" w:hAnsi="Arial" w:eastAsia="Arial"/>
      <w:sz w:val="20"/>
      <w:szCs w:val="22"/>
      <w:lang w:val="en-US"/>
    </w:rPr>
  </w:style>
  <w:style w:type="paragraph" w:styleId="Overskrift1">
    <w:name w:val="heading 1"/>
    <w:aliases w:val="(Alt+1)"/>
    <w:basedOn w:val="Normal"/>
    <w:next w:val="Brdtekst"/>
    <w:link w:val="Overskrift1Tegn1"/>
    <w:uiPriority w:val="2"/>
    <w:qFormat/>
    <w:rsid w:val="00246FF7"/>
    <w:pPr>
      <w:keepNext/>
      <w:keepLines/>
      <w:spacing w:before="360" w:after="12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Overskrift2">
    <w:name w:val="heading 2"/>
    <w:aliases w:val="(Alt+2)"/>
    <w:basedOn w:val="Normal"/>
    <w:next w:val="Brdtekst"/>
    <w:link w:val="Overskrift2Tegn"/>
    <w:uiPriority w:val="2"/>
    <w:qFormat/>
    <w:rsid w:val="00F57B16"/>
    <w:pPr>
      <w:keepNext/>
      <w:keepLines/>
      <w:spacing w:before="240" w:after="12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aliases w:val="(Alt+3)"/>
    <w:basedOn w:val="Normal"/>
    <w:next w:val="Brdtekst"/>
    <w:link w:val="Overskrift3Tegn"/>
    <w:uiPriority w:val="2"/>
    <w:qFormat/>
    <w:rsid w:val="00246FF7"/>
    <w:pPr>
      <w:keepNext/>
      <w:keepLines/>
      <w:spacing w:before="240" w:after="120"/>
      <w:outlineLvl w:val="2"/>
    </w:pPr>
    <w:rPr>
      <w:rFonts w:eastAsiaTheme="majorEastAsia" w:cstheme="majorBidi"/>
      <w:b/>
    </w:rPr>
  </w:style>
  <w:style w:type="paragraph" w:styleId="Overskrift4">
    <w:name w:val="heading 4"/>
    <w:aliases w:val="(Alt+4)"/>
    <w:basedOn w:val="Normal"/>
    <w:next w:val="Brdtekst"/>
    <w:link w:val="Overskrift4Tegn"/>
    <w:uiPriority w:val="2"/>
    <w:qFormat/>
    <w:rsid w:val="009743F4"/>
    <w:pPr>
      <w:keepNext/>
      <w:keepLines/>
      <w:spacing w:before="240" w:after="12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8B6706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hAnsiTheme="majorHAnsi" w:eastAsiaTheme="majorEastAsia" w:cstheme="majorBidi"/>
      <w:i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3B0A70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hAnsiTheme="majorHAnsi" w:eastAsiaTheme="majorEastAsia" w:cstheme="majorBidi"/>
      <w:i/>
      <w:color w:val="0A2F4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0A296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A2F4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Ingenmellomrom">
    <w:name w:val="No Spacing"/>
    <w:basedOn w:val="Normal"/>
    <w:link w:val="IngenmellomromTegn"/>
    <w:uiPriority w:val="3"/>
    <w:rsid w:val="00B46638"/>
  </w:style>
  <w:style w:type="character" w:styleId="Overskrift1Tegn" w:customStyle="1">
    <w:name w:val="Overskrift 1 Tegn"/>
    <w:basedOn w:val="Standardskriftforavsnitt"/>
    <w:uiPriority w:val="9"/>
    <w:semiHidden/>
    <w:rsid w:val="008B6706"/>
    <w:rPr>
      <w:rFonts w:asciiTheme="majorHAnsi" w:hAnsiTheme="majorHAnsi" w:eastAsiaTheme="majorEastAsia" w:cstheme="majorBidi"/>
      <w:color w:val="0F4761" w:themeColor="accent1" w:themeShade="BF"/>
      <w:sz w:val="30"/>
      <w:szCs w:val="32"/>
    </w:rPr>
  </w:style>
  <w:style w:type="character" w:styleId="Overskrift2Tegn" w:customStyle="1">
    <w:name w:val="Overskrift 2 Tegn"/>
    <w:aliases w:val="(Alt+2) Tegn"/>
    <w:basedOn w:val="Standardskriftforavsnitt"/>
    <w:link w:val="Overskrift2"/>
    <w:uiPriority w:val="2"/>
    <w:rsid w:val="00F242D2"/>
    <w:rPr>
      <w:rFonts w:ascii="Aptos" w:hAnsi="Aptos" w:eastAsiaTheme="majorEastAsia" w:cstheme="majorBidi"/>
      <w:b/>
      <w:szCs w:val="26"/>
    </w:rPr>
  </w:style>
  <w:style w:type="character" w:styleId="Overskrift3Tegn" w:customStyle="1">
    <w:name w:val="Overskrift 3 Tegn"/>
    <w:aliases w:val="(Alt+3) Tegn"/>
    <w:basedOn w:val="Standardskriftforavsnitt"/>
    <w:link w:val="Overskrift3"/>
    <w:uiPriority w:val="2"/>
    <w:rsid w:val="00F242D2"/>
    <w:rPr>
      <w:rFonts w:ascii="Aptos" w:hAnsi="Aptos" w:eastAsiaTheme="majorEastAsia" w:cstheme="majorBidi"/>
      <w:b/>
      <w:sz w:val="22"/>
    </w:rPr>
  </w:style>
  <w:style w:type="character" w:styleId="Overskrift4Tegn" w:customStyle="1">
    <w:name w:val="Overskrift 4 Tegn"/>
    <w:aliases w:val="(Alt+4) Tegn"/>
    <w:basedOn w:val="Standardskriftforavsnitt"/>
    <w:link w:val="Overskrift4"/>
    <w:uiPriority w:val="2"/>
    <w:rsid w:val="00F242D2"/>
    <w:rPr>
      <w:rFonts w:ascii="Aptos" w:hAnsi="Aptos" w:eastAsiaTheme="majorEastAsia" w:cstheme="majorBidi"/>
      <w:i/>
      <w:iCs/>
      <w:sz w:val="22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861114"/>
    <w:rPr>
      <w:rFonts w:asciiTheme="majorHAnsi" w:hAnsiTheme="majorHAnsi" w:eastAsiaTheme="majorEastAsia" w:cstheme="majorBidi"/>
      <w:i/>
      <w:noProof/>
      <w:color w:val="0F4761" w:themeColor="accent1" w:themeShade="BF"/>
      <w:sz w:val="22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861114"/>
    <w:rPr>
      <w:rFonts w:asciiTheme="majorHAnsi" w:hAnsiTheme="majorHAnsi" w:eastAsiaTheme="majorEastAsia" w:cstheme="majorBidi"/>
      <w:i/>
      <w:noProof/>
      <w:color w:val="0A2F40" w:themeColor="accent1" w:themeShade="7F"/>
      <w:sz w:val="22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861114"/>
    <w:rPr>
      <w:rFonts w:asciiTheme="majorHAnsi" w:hAnsiTheme="majorHAnsi" w:eastAsiaTheme="majorEastAsia" w:cstheme="majorBidi"/>
      <w:i/>
      <w:iCs/>
      <w:noProof/>
      <w:color w:val="0A2F40" w:themeColor="accent1" w:themeShade="7F"/>
      <w:sz w:val="22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861114"/>
    <w:rPr>
      <w:rFonts w:asciiTheme="majorHAnsi" w:hAnsiTheme="majorHAnsi" w:eastAsiaTheme="majorEastAsia" w:cstheme="majorBidi"/>
      <w:noProof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861114"/>
    <w:rPr>
      <w:rFonts w:asciiTheme="majorHAnsi" w:hAnsiTheme="majorHAnsi" w:eastAsiaTheme="majorEastAsia" w:cstheme="majorBidi"/>
      <w:i/>
      <w:iCs/>
      <w:noProof/>
      <w:color w:val="272727" w:themeColor="text1" w:themeTint="D8"/>
      <w:sz w:val="21"/>
      <w:szCs w:val="21"/>
    </w:rPr>
  </w:style>
  <w:style w:type="character" w:styleId="TittelTegn" w:customStyle="1">
    <w:name w:val="Tittel Tegn"/>
    <w:basedOn w:val="Standardskriftforavsnitt"/>
    <w:link w:val="Tittel"/>
    <w:uiPriority w:val="1"/>
    <w:rsid w:val="00F242D2"/>
    <w:rPr>
      <w:rFonts w:ascii="Aptos" w:hAnsi="Aptos" w:eastAsiaTheme="majorEastAsia" w:cstheme="majorBidi"/>
      <w:b/>
      <w:caps/>
      <w:spacing w:val="-10"/>
      <w:kern w:val="28"/>
      <w:sz w:val="28"/>
      <w:szCs w:val="56"/>
    </w:rPr>
  </w:style>
  <w:style w:type="paragraph" w:styleId="Tittel">
    <w:name w:val="Title"/>
    <w:basedOn w:val="Normal"/>
    <w:next w:val="Normal"/>
    <w:link w:val="TittelTegn"/>
    <w:uiPriority w:val="1"/>
    <w:qFormat/>
    <w:rsid w:val="0065149B"/>
    <w:pPr>
      <w:contextualSpacing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character" w:styleId="UndertittelTegn" w:customStyle="1">
    <w:name w:val="Undertittel Tegn"/>
    <w:basedOn w:val="Standardskriftforavsnitt"/>
    <w:link w:val="Undertittel"/>
    <w:uiPriority w:val="11"/>
    <w:semiHidden/>
    <w:rsid w:val="00861114"/>
    <w:rPr>
      <w:rFonts w:ascii="Aptos" w:hAnsi="Aptos" w:eastAsiaTheme="minorEastAsia"/>
      <w:noProof/>
      <w:color w:val="5A5A5A" w:themeColor="text1" w:themeTint="A5"/>
      <w:spacing w:val="15"/>
      <w:sz w:val="22"/>
    </w:rPr>
  </w:style>
  <w:style w:type="paragraph" w:styleId="Undertittel">
    <w:name w:val="Subtitle"/>
    <w:basedOn w:val="Normal"/>
    <w:next w:val="Normal"/>
    <w:link w:val="UndertittelTegn"/>
    <w:uiPriority w:val="11"/>
    <w:semiHidden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vakreferanse">
    <w:name w:val="Subtle Reference"/>
    <w:basedOn w:val="Standardskriftforavsnitt"/>
    <w:uiPriority w:val="31"/>
    <w:semiHidden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semiHidden/>
    <w:rsid w:val="00125FD0"/>
    <w:rPr>
      <w:b/>
      <w:bCs/>
      <w:smallCaps/>
      <w:color w:val="auto"/>
      <w:spacing w:val="5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styleId="Fotnotereferanse">
    <w:name w:val="footnote reference"/>
    <w:basedOn w:val="Standardskriftforavsnitt"/>
    <w:uiPriority w:val="99"/>
    <w:semiHidden/>
    <w:rPr>
      <w:vertAlign w:val="superscript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861114"/>
    <w:rPr>
      <w:rFonts w:ascii="Aptos" w:hAnsi="Aptos"/>
      <w:noProof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rPr>
      <w:szCs w:val="20"/>
    </w:rPr>
  </w:style>
  <w:style w:type="paragraph" w:styleId="Topptekst">
    <w:name w:val="header"/>
    <w:basedOn w:val="Normal"/>
    <w:link w:val="TopptekstTegn"/>
    <w:uiPriority w:val="99"/>
    <w:semiHidden/>
    <w:rsid w:val="002511FD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2511FD"/>
    <w:rPr>
      <w:rFonts w:ascii="Aptos" w:hAnsi="Aptos"/>
      <w:noProof/>
      <w:sz w:val="20"/>
    </w:rPr>
  </w:style>
  <w:style w:type="paragraph" w:styleId="Bunntekst">
    <w:name w:val="footer"/>
    <w:basedOn w:val="Normal"/>
    <w:link w:val="BunntekstTegn"/>
    <w:uiPriority w:val="99"/>
    <w:rsid w:val="002511FD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2511FD"/>
    <w:rPr>
      <w:rFonts w:ascii="Aptos" w:hAnsi="Aptos"/>
      <w:noProof/>
      <w:sz w:val="20"/>
    </w:rPr>
  </w:style>
  <w:style w:type="table" w:styleId="Tabellrutenett">
    <w:name w:val="Table Grid"/>
    <w:basedOn w:val="Vanligtabell"/>
    <w:uiPriority w:val="39"/>
    <w:rsid w:val="006D18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ummerertlisteibrdtekst" w:customStyle="1">
    <w:name w:val="Nummerert liste i brødtekst"/>
    <w:basedOn w:val="Normal"/>
    <w:link w:val="NummerertlisteibrdtekstTegn"/>
    <w:uiPriority w:val="1"/>
    <w:semiHidden/>
    <w:rsid w:val="00204081"/>
    <w:pPr>
      <w:numPr>
        <w:numId w:val="1"/>
      </w:numPr>
      <w:tabs>
        <w:tab w:val="clear" w:pos="720"/>
        <w:tab w:val="left" w:pos="284"/>
        <w:tab w:val="left" w:pos="567"/>
      </w:tabs>
      <w:spacing w:before="120" w:after="120"/>
      <w:ind w:left="284" w:hanging="284"/>
    </w:pPr>
  </w:style>
  <w:style w:type="character" w:styleId="NormalTegn" w:customStyle="1">
    <w:name w:val="Normal Tegn"/>
    <w:basedOn w:val="Standardskriftforavsnitt"/>
    <w:uiPriority w:val="1"/>
    <w:semiHidden/>
    <w:rsid w:val="0053069C"/>
    <w:rPr>
      <w:sz w:val="22"/>
    </w:rPr>
  </w:style>
  <w:style w:type="character" w:styleId="NummerertlisteibrdtekstTegn" w:customStyle="1">
    <w:name w:val="Nummerert liste i brødtekst Tegn"/>
    <w:basedOn w:val="NormalTegn"/>
    <w:link w:val="Nummerertlisteibrdtekst"/>
    <w:uiPriority w:val="1"/>
    <w:semiHidden/>
    <w:rsid w:val="00861114"/>
    <w:rPr>
      <w:rFonts w:ascii="Aptos" w:hAnsi="Aptos"/>
      <w:noProof/>
      <w:sz w:val="22"/>
    </w:rPr>
  </w:style>
  <w:style w:type="paragraph" w:styleId="Punktlisteibrdtekst" w:customStyle="1">
    <w:name w:val="Punktliste i brødtekst"/>
    <w:basedOn w:val="Normal"/>
    <w:link w:val="PunktlisteibrdtekstTegn"/>
    <w:uiPriority w:val="1"/>
    <w:semiHidden/>
    <w:rsid w:val="003F6E3F"/>
    <w:pPr>
      <w:numPr>
        <w:numId w:val="2"/>
      </w:numPr>
      <w:tabs>
        <w:tab w:val="left" w:pos="284"/>
        <w:tab w:val="left" w:pos="567"/>
      </w:tabs>
      <w:spacing w:before="120" w:after="120"/>
    </w:pPr>
  </w:style>
  <w:style w:type="character" w:styleId="ListeavsnittTegn" w:customStyle="1">
    <w:name w:val="Listeavsnitt Tegn"/>
    <w:basedOn w:val="Standardskriftforavsnitt"/>
    <w:link w:val="Listeavsnitt"/>
    <w:uiPriority w:val="34"/>
    <w:rsid w:val="00083197"/>
    <w:rPr>
      <w:sz w:val="22"/>
    </w:rPr>
  </w:style>
  <w:style w:type="character" w:styleId="PunktlisteibrdtekstTegn" w:customStyle="1">
    <w:name w:val="Punktliste i brødtekst Tegn"/>
    <w:basedOn w:val="ListeavsnittTegn"/>
    <w:link w:val="Punktlisteibrdtekst"/>
    <w:uiPriority w:val="1"/>
    <w:semiHidden/>
    <w:rsid w:val="00A652AE"/>
    <w:rPr>
      <w:rFonts w:ascii="Aptos" w:hAnsi="Aptos"/>
      <w:noProof/>
      <w:sz w:val="22"/>
    </w:rPr>
  </w:style>
  <w:style w:type="character" w:styleId="Utheving">
    <w:name w:val="Emphasis"/>
    <w:aliases w:val="Kursiv (Alt+K)"/>
    <w:basedOn w:val="Standardskriftforavsnitt"/>
    <w:uiPriority w:val="20"/>
    <w:semiHidden/>
    <w:rsid w:val="00502213"/>
    <w:rPr>
      <w:i/>
      <w:iCs/>
    </w:rPr>
  </w:style>
  <w:style w:type="character" w:styleId="Sterk">
    <w:name w:val="Strong"/>
    <w:aliases w:val="Fet (Alt+F)"/>
    <w:basedOn w:val="Standardskriftforavsnitt"/>
    <w:uiPriority w:val="22"/>
    <w:semiHidden/>
    <w:rsid w:val="00502213"/>
    <w:rPr>
      <w:b/>
      <w:bCs/>
    </w:rPr>
  </w:style>
  <w:style w:type="character" w:styleId="Plassholdertekst">
    <w:name w:val="Placeholder Text"/>
    <w:basedOn w:val="Standardskriftforavsnitt"/>
    <w:uiPriority w:val="99"/>
    <w:semiHidden/>
    <w:qFormat/>
    <w:rsid w:val="00D97661"/>
    <w:rPr>
      <w:color w:val="666666"/>
    </w:rPr>
  </w:style>
  <w:style w:type="paragraph" w:styleId="AvsnittnummerertAltA" w:customStyle="1">
    <w:name w:val="Avsnitt nummerert (Alt+A)"/>
    <w:basedOn w:val="Normal"/>
    <w:link w:val="AvsnittnummerertAltATegn"/>
    <w:uiPriority w:val="1"/>
    <w:semiHidden/>
    <w:rsid w:val="00D06331"/>
    <w:pPr>
      <w:numPr>
        <w:numId w:val="7"/>
      </w:numPr>
      <w:tabs>
        <w:tab w:val="left" w:pos="720"/>
      </w:tabs>
      <w:spacing w:before="120" w:after="120"/>
      <w:ind w:hanging="720"/>
    </w:pPr>
  </w:style>
  <w:style w:type="character" w:styleId="AvsnittnummerertAltATegn" w:customStyle="1">
    <w:name w:val="Avsnitt nummerert (Alt+A) Tegn"/>
    <w:basedOn w:val="Standardskriftforavsnitt"/>
    <w:link w:val="AvsnittnummerertAltA"/>
    <w:uiPriority w:val="1"/>
    <w:semiHidden/>
    <w:rsid w:val="00861114"/>
    <w:rPr>
      <w:rFonts w:ascii="Aptos" w:hAnsi="Aptos"/>
      <w:noProof/>
      <w:sz w:val="22"/>
    </w:rPr>
  </w:style>
  <w:style w:type="paragraph" w:styleId="KToverskrift1" w:customStyle="1">
    <w:name w:val="KT_overskrift 1"/>
    <w:basedOn w:val="Overskrift1"/>
    <w:next w:val="AvsnittnummerertAltA"/>
    <w:uiPriority w:val="9"/>
    <w:semiHidden/>
    <w:rsid w:val="00671B5F"/>
    <w:pPr>
      <w:ind w:left="720" w:hanging="720"/>
    </w:pPr>
  </w:style>
  <w:style w:type="paragraph" w:styleId="KToverskrift2" w:customStyle="1">
    <w:name w:val="KT_overskrift 2"/>
    <w:basedOn w:val="Overskrift2"/>
    <w:next w:val="AvsnittnummerertAltA"/>
    <w:uiPriority w:val="9"/>
    <w:semiHidden/>
    <w:rsid w:val="00806073"/>
    <w:pPr>
      <w:spacing w:line="250" w:lineRule="exact"/>
      <w:ind w:left="720" w:hanging="720"/>
    </w:pPr>
  </w:style>
  <w:style w:type="paragraph" w:styleId="KToverskrift3" w:customStyle="1">
    <w:name w:val="KT_overskrift 3"/>
    <w:basedOn w:val="Overskrift3"/>
    <w:next w:val="AvsnittnummerertAltA"/>
    <w:uiPriority w:val="9"/>
    <w:semiHidden/>
    <w:rsid w:val="00C873AE"/>
  </w:style>
  <w:style w:type="paragraph" w:styleId="KToverskrift4" w:customStyle="1">
    <w:name w:val="KT_overskrift 4"/>
    <w:basedOn w:val="Overskrift4"/>
    <w:next w:val="AvsnittnummerertAltA"/>
    <w:uiPriority w:val="9"/>
    <w:semiHidden/>
    <w:rsid w:val="00C873AE"/>
  </w:style>
  <w:style w:type="paragraph" w:styleId="KToverskrift5" w:customStyle="1">
    <w:name w:val="KT_overskrift 5"/>
    <w:basedOn w:val="Overskrift5"/>
    <w:next w:val="AvsnittnummerertAltA"/>
    <w:uiPriority w:val="9"/>
    <w:semiHidden/>
    <w:rsid w:val="00EB1C7E"/>
    <w:rPr>
      <w:rFonts w:ascii="Aptos" w:hAnsi="Aptos"/>
      <w:color w:val="auto"/>
    </w:rPr>
  </w:style>
  <w:style w:type="paragraph" w:styleId="KToverskrift6" w:customStyle="1">
    <w:name w:val="KT_overskrift 6"/>
    <w:basedOn w:val="Overskrift6"/>
    <w:next w:val="AvsnittnummerertAltA"/>
    <w:uiPriority w:val="9"/>
    <w:semiHidden/>
    <w:rsid w:val="00EB1C7E"/>
    <w:rPr>
      <w:rFonts w:ascii="Aptos" w:hAnsi="Aptos"/>
      <w:color w:val="auto"/>
    </w:rPr>
  </w:style>
  <w:style w:type="character" w:styleId="Overskrift1Tegn1" w:customStyle="1">
    <w:name w:val="Overskrift 1 Tegn1"/>
    <w:aliases w:val="(Alt+1) Tegn"/>
    <w:basedOn w:val="Standardskriftforavsnitt"/>
    <w:link w:val="Overskrift1"/>
    <w:uiPriority w:val="2"/>
    <w:rsid w:val="00F242D2"/>
    <w:rPr>
      <w:rFonts w:ascii="Aptos" w:hAnsi="Aptos" w:eastAsiaTheme="majorEastAsia" w:cstheme="majorBidi"/>
      <w:b/>
      <w:caps/>
      <w:szCs w:val="32"/>
    </w:rPr>
  </w:style>
  <w:style w:type="paragraph" w:styleId="Figurnummerert" w:customStyle="1">
    <w:name w:val="Figur nummerert"/>
    <w:basedOn w:val="Normal"/>
    <w:next w:val="Normal"/>
    <w:uiPriority w:val="3"/>
    <w:qFormat/>
    <w:rsid w:val="00810C14"/>
    <w:pPr>
      <w:keepNext/>
      <w:numPr>
        <w:numId w:val="4"/>
      </w:numPr>
      <w:tabs>
        <w:tab w:val="left" w:pos="2126"/>
      </w:tabs>
      <w:ind w:left="2024" w:hanging="1304"/>
    </w:pPr>
  </w:style>
  <w:style w:type="paragraph" w:styleId="TabellnummerertAltT" w:customStyle="1">
    <w:name w:val="Tabell nummerert (Alt+T)"/>
    <w:basedOn w:val="Normal"/>
    <w:next w:val="Normal"/>
    <w:uiPriority w:val="2"/>
    <w:qFormat/>
    <w:rsid w:val="003F6E3F"/>
    <w:pPr>
      <w:keepNext/>
      <w:numPr>
        <w:numId w:val="5"/>
      </w:numPr>
      <w:tabs>
        <w:tab w:val="left" w:pos="2126"/>
      </w:tabs>
      <w:ind w:left="2024" w:hanging="1304"/>
    </w:pPr>
  </w:style>
  <w:style w:type="paragraph" w:styleId="VedleggnummerertAltV" w:customStyle="1">
    <w:name w:val="Vedlegg nummerert (Alt+V)"/>
    <w:basedOn w:val="Normal"/>
    <w:next w:val="Brdtekst"/>
    <w:uiPriority w:val="2"/>
    <w:qFormat/>
    <w:rsid w:val="003561FC"/>
    <w:pPr>
      <w:keepNext/>
      <w:numPr>
        <w:numId w:val="6"/>
      </w:numPr>
      <w:spacing w:before="240" w:after="240"/>
      <w:ind w:left="2024" w:hanging="1304"/>
    </w:pPr>
  </w:style>
  <w:style w:type="paragraph" w:styleId="Sitat">
    <w:name w:val="Quote"/>
    <w:basedOn w:val="Normal"/>
    <w:next w:val="Normal"/>
    <w:link w:val="SitatTegn"/>
    <w:uiPriority w:val="29"/>
    <w:semiHidden/>
    <w:rsid w:val="00C40897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semiHidden/>
    <w:rsid w:val="00861114"/>
    <w:rPr>
      <w:rFonts w:ascii="Aptos" w:hAnsi="Aptos"/>
      <w:i/>
      <w:iCs/>
      <w:noProof/>
      <w:color w:val="404040" w:themeColor="text1" w:themeTint="BF"/>
      <w:sz w:val="22"/>
    </w:rPr>
  </w:style>
  <w:style w:type="paragraph" w:styleId="SitatAltS" w:customStyle="1">
    <w:name w:val="Sitat (Alt+S)"/>
    <w:basedOn w:val="Sitat"/>
    <w:link w:val="SitatAltSTegn"/>
    <w:uiPriority w:val="2"/>
    <w:qFormat/>
    <w:rsid w:val="007E1B6F"/>
    <w:pPr>
      <w:spacing w:after="160"/>
      <w:ind w:left="0" w:right="0"/>
      <w:jc w:val="both"/>
    </w:pPr>
  </w:style>
  <w:style w:type="character" w:styleId="SitatAltSTegn" w:customStyle="1">
    <w:name w:val="Sitat (Alt+S) Tegn"/>
    <w:basedOn w:val="SitatTegn"/>
    <w:link w:val="SitatAltS"/>
    <w:uiPriority w:val="2"/>
    <w:rsid w:val="00F242D2"/>
    <w:rPr>
      <w:rFonts w:ascii="Aptos" w:hAnsi="Aptos"/>
      <w:i/>
      <w:iCs/>
      <w:noProof/>
      <w:color w:val="404040" w:themeColor="text1" w:themeTint="BF"/>
      <w:sz w:val="22"/>
    </w:rPr>
  </w:style>
  <w:style w:type="paragraph" w:styleId="NummerertlisteAltN" w:customStyle="1">
    <w:name w:val="Nummerert liste (Alt+N)"/>
    <w:basedOn w:val="Normal"/>
    <w:link w:val="NummerertlisteAltNTegn"/>
    <w:uiPriority w:val="3"/>
    <w:qFormat/>
    <w:rsid w:val="003F6E3F"/>
    <w:pPr>
      <w:numPr>
        <w:numId w:val="10"/>
      </w:numPr>
      <w:tabs>
        <w:tab w:val="left" w:pos="284"/>
        <w:tab w:val="left" w:pos="567"/>
        <w:tab w:val="left" w:pos="1429"/>
      </w:tabs>
      <w:spacing w:before="120" w:after="120"/>
      <w:ind w:left="1077" w:hanging="357"/>
    </w:pPr>
  </w:style>
  <w:style w:type="character" w:styleId="NummerertlisteAltNTegn" w:customStyle="1">
    <w:name w:val="Nummerert liste (Alt+N) Tegn"/>
    <w:basedOn w:val="Standardskriftforavsnitt"/>
    <w:link w:val="NummerertlisteAltN"/>
    <w:uiPriority w:val="3"/>
    <w:rsid w:val="00F242D2"/>
    <w:rPr>
      <w:rFonts w:ascii="Aptos" w:hAnsi="Aptos"/>
      <w:sz w:val="22"/>
    </w:rPr>
  </w:style>
  <w:style w:type="character" w:styleId="Hyperkobling">
    <w:name w:val="Hyperlink"/>
    <w:basedOn w:val="Standardskriftforavsnitt"/>
    <w:uiPriority w:val="99"/>
    <w:semiHidden/>
    <w:rsid w:val="00A101AA"/>
    <w:rPr>
      <w:color w:val="auto"/>
      <w:u w:val="single"/>
    </w:rPr>
  </w:style>
  <w:style w:type="paragraph" w:styleId="PunktlisteAltP" w:customStyle="1">
    <w:name w:val="Punktliste (Alt+P)"/>
    <w:basedOn w:val="Listeavsnitt"/>
    <w:link w:val="PunktlisteAltPTegn"/>
    <w:uiPriority w:val="3"/>
    <w:qFormat/>
    <w:rsid w:val="00AD1772"/>
    <w:pPr>
      <w:numPr>
        <w:numId w:val="9"/>
      </w:numPr>
      <w:spacing w:before="120" w:after="120"/>
      <w:ind w:left="1004" w:hanging="284"/>
      <w:contextualSpacing w:val="0"/>
    </w:pPr>
  </w:style>
  <w:style w:type="character" w:styleId="PunktlisteAltPTegn" w:customStyle="1">
    <w:name w:val="Punktliste (Alt+P) Tegn"/>
    <w:basedOn w:val="PunktlisteibrdtekstTegn"/>
    <w:link w:val="PunktlisteAltP"/>
    <w:uiPriority w:val="3"/>
    <w:rsid w:val="00F242D2"/>
    <w:rPr>
      <w:rFonts w:ascii="Aptos" w:hAnsi="Aptos"/>
      <w:noProof/>
      <w:sz w:val="22"/>
    </w:rPr>
  </w:style>
  <w:style w:type="paragraph" w:styleId="Overskriftforinnholdsfortegnelse">
    <w:name w:val="TOC Heading"/>
    <w:basedOn w:val="Overskrift1"/>
    <w:next w:val="Normal"/>
    <w:uiPriority w:val="39"/>
    <w:semiHidden/>
    <w:rsid w:val="00D11EC9"/>
    <w:pPr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semiHidden/>
    <w:rsid w:val="004F4E87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rsid w:val="004F4E8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semiHidden/>
    <w:rsid w:val="004F4E87"/>
    <w:pPr>
      <w:spacing w:after="100"/>
      <w:ind w:left="480"/>
    </w:pPr>
  </w:style>
  <w:style w:type="character" w:styleId="Ulstomtale">
    <w:name w:val="Unresolved Mention"/>
    <w:basedOn w:val="Standardskriftforavsnitt"/>
    <w:uiPriority w:val="99"/>
    <w:semiHidden/>
    <w:unhideWhenUsed/>
    <w:rsid w:val="007247EB"/>
    <w:rPr>
      <w:color w:val="605E5C"/>
      <w:shd w:val="clear" w:color="auto" w:fill="E1DFDD"/>
    </w:rPr>
  </w:style>
  <w:style w:type="paragraph" w:styleId="Figurliste">
    <w:name w:val="table of figures"/>
    <w:basedOn w:val="Normal"/>
    <w:next w:val="Normal"/>
    <w:uiPriority w:val="99"/>
    <w:semiHidden/>
    <w:rsid w:val="007247EB"/>
  </w:style>
  <w:style w:type="paragraph" w:styleId="Adresseitopptekst" w:customStyle="1">
    <w:name w:val="Adresse i topptekst"/>
    <w:basedOn w:val="Normal"/>
    <w:link w:val="AdresseitopptekstTegn"/>
    <w:uiPriority w:val="1"/>
    <w:semiHidden/>
    <w:unhideWhenUsed/>
    <w:rsid w:val="00422436"/>
    <w:pPr>
      <w:jc w:val="right"/>
    </w:pPr>
    <w:rPr>
      <w:rFonts w:cs="Calibri"/>
      <w:sz w:val="16"/>
      <w:szCs w:val="20"/>
    </w:rPr>
  </w:style>
  <w:style w:type="character" w:styleId="AdresseitopptekstTegn" w:customStyle="1">
    <w:name w:val="Adresse i topptekst Tegn"/>
    <w:basedOn w:val="Standardskriftforavsnitt"/>
    <w:link w:val="Adresseitopptekst"/>
    <w:uiPriority w:val="1"/>
    <w:semiHidden/>
    <w:rsid w:val="00007251"/>
    <w:rPr>
      <w:rFonts w:ascii="Aptos" w:hAnsi="Aptos" w:cs="Calibri"/>
      <w:noProof/>
      <w:sz w:val="16"/>
      <w:szCs w:val="20"/>
    </w:rPr>
  </w:style>
  <w:style w:type="paragraph" w:styleId="Brevhode" w:customStyle="1">
    <w:name w:val="Brevhode"/>
    <w:basedOn w:val="Ingenmellomrom"/>
    <w:link w:val="BrevhodeTegn"/>
    <w:uiPriority w:val="1"/>
    <w:semiHidden/>
    <w:rsid w:val="00D369A8"/>
    <w:rPr>
      <w:rFonts w:cs="Calibri"/>
    </w:rPr>
  </w:style>
  <w:style w:type="character" w:styleId="IngenmellomromTegn" w:customStyle="1">
    <w:name w:val="Ingen mellomrom Tegn"/>
    <w:basedOn w:val="Standardskriftforavsnitt"/>
    <w:link w:val="Ingenmellomrom"/>
    <w:uiPriority w:val="3"/>
    <w:rsid w:val="00F242D2"/>
    <w:rPr>
      <w:rFonts w:ascii="Aptos" w:hAnsi="Aptos"/>
      <w:sz w:val="22"/>
    </w:rPr>
  </w:style>
  <w:style w:type="character" w:styleId="BrevhodeTegn" w:customStyle="1">
    <w:name w:val="Brevhode Tegn"/>
    <w:basedOn w:val="IngenmellomromTegn"/>
    <w:link w:val="Brevhode"/>
    <w:uiPriority w:val="1"/>
    <w:semiHidden/>
    <w:rsid w:val="00861114"/>
    <w:rPr>
      <w:rFonts w:ascii="Calibri" w:hAnsi="Calibri" w:cs="Calibri"/>
      <w:noProof/>
      <w:sz w:val="22"/>
      <w:szCs w:val="22"/>
    </w:rPr>
  </w:style>
  <w:style w:type="paragraph" w:styleId="Kategoriognummer" w:customStyle="1">
    <w:name w:val="Kategori og nummer"/>
    <w:basedOn w:val="Normal"/>
    <w:next w:val="Brevhode"/>
    <w:link w:val="KategoriognummerTegn"/>
    <w:uiPriority w:val="1"/>
    <w:semiHidden/>
    <w:rsid w:val="004E3BAC"/>
    <w:rPr>
      <w:rFonts w:cs="Calibri"/>
      <w:b/>
      <w:sz w:val="26"/>
      <w:szCs w:val="26"/>
    </w:rPr>
  </w:style>
  <w:style w:type="character" w:styleId="KategoriognummerTegn" w:customStyle="1">
    <w:name w:val="Kategori og nummer Tegn"/>
    <w:basedOn w:val="Standardskriftforavsnitt"/>
    <w:link w:val="Kategoriognummer"/>
    <w:uiPriority w:val="1"/>
    <w:semiHidden/>
    <w:rsid w:val="00861114"/>
    <w:rPr>
      <w:rFonts w:ascii="Aptos" w:hAnsi="Aptos" w:cs="Calibri"/>
      <w:b/>
      <w:noProof/>
      <w:sz w:val="26"/>
      <w:szCs w:val="26"/>
    </w:rPr>
  </w:style>
  <w:style w:type="paragraph" w:styleId="INNH4">
    <w:name w:val="toc 4"/>
    <w:basedOn w:val="Normal"/>
    <w:next w:val="Normal"/>
    <w:autoRedefine/>
    <w:uiPriority w:val="39"/>
    <w:semiHidden/>
    <w:rsid w:val="00C873AE"/>
    <w:pPr>
      <w:spacing w:after="100"/>
      <w:ind w:left="720"/>
    </w:pPr>
  </w:style>
  <w:style w:type="paragraph" w:styleId="Elektroniskgodkjent" w:customStyle="1">
    <w:name w:val="Elektronisk godkjent"/>
    <w:basedOn w:val="Normal"/>
    <w:link w:val="ElektroniskgodkjentTegn"/>
    <w:uiPriority w:val="1"/>
    <w:semiHidden/>
    <w:rsid w:val="004D42A3"/>
    <w:rPr>
      <w:i/>
      <w:iCs/>
    </w:rPr>
  </w:style>
  <w:style w:type="character" w:styleId="ElektroniskgodkjentTegn" w:customStyle="1">
    <w:name w:val="Elektronisk godkjent Tegn"/>
    <w:basedOn w:val="Standardskriftforavsnitt"/>
    <w:link w:val="Elektroniskgodkjent"/>
    <w:uiPriority w:val="1"/>
    <w:semiHidden/>
    <w:rsid w:val="00861114"/>
    <w:rPr>
      <w:rFonts w:ascii="Aptos" w:hAnsi="Aptos"/>
      <w:i/>
      <w:iCs/>
      <w:noProof/>
      <w:sz w:val="22"/>
      <w:szCs w:val="22"/>
    </w:rPr>
  </w:style>
  <w:style w:type="paragraph" w:styleId="Bildetekst">
    <w:name w:val="caption"/>
    <w:basedOn w:val="Normal"/>
    <w:next w:val="Normal"/>
    <w:uiPriority w:val="35"/>
    <w:semiHidden/>
    <w:rsid w:val="00EF049D"/>
    <w:rPr>
      <w:i/>
      <w:iCs/>
      <w:color w:val="0E2841" w:themeColor="text2"/>
      <w:sz w:val="18"/>
      <w:szCs w:val="18"/>
    </w:rPr>
  </w:style>
  <w:style w:type="paragraph" w:styleId="Brdtekst">
    <w:name w:val="Body Text"/>
    <w:aliases w:val="(Alt+B)"/>
    <w:basedOn w:val="Normal"/>
    <w:link w:val="BrdtekstTegn"/>
    <w:qFormat/>
    <w:rsid w:val="00C67846"/>
    <w:pPr>
      <w:spacing w:before="120" w:after="240"/>
    </w:pPr>
  </w:style>
  <w:style w:type="character" w:styleId="BrdtekstTegn" w:customStyle="1">
    <w:name w:val="Brødtekst Tegn"/>
    <w:aliases w:val="(Alt+B) Tegn"/>
    <w:basedOn w:val="Standardskriftforavsnitt"/>
    <w:link w:val="Brdtekst"/>
    <w:rsid w:val="00007251"/>
    <w:rPr>
      <w:rFonts w:ascii="Aptos" w:hAnsi="Aptos"/>
      <w:noProof/>
      <w:sz w:val="22"/>
    </w:rPr>
  </w:style>
  <w:style w:type="paragraph" w:styleId="Ref-ledetekst" w:customStyle="1">
    <w:name w:val="Ref-ledetekst"/>
    <w:basedOn w:val="Rentekst"/>
    <w:link w:val="Ref-ledetekstTegnTegn"/>
    <w:uiPriority w:val="1"/>
    <w:semiHidden/>
    <w:unhideWhenUsed/>
    <w:rsid w:val="00A46541"/>
    <w:rPr>
      <w:rFonts w:ascii="Aptos" w:hAnsi="Aptos" w:eastAsia="Times New Roman" w:cs="Arial"/>
      <w:i/>
      <w:sz w:val="18"/>
      <w:szCs w:val="20"/>
      <w:lang w:eastAsia="nb-NO"/>
    </w:rPr>
  </w:style>
  <w:style w:type="character" w:styleId="Ref-ledetekstTegnTegn" w:customStyle="1">
    <w:name w:val="Ref-ledetekst Tegn Tegn"/>
    <w:basedOn w:val="Standardskriftforavsnitt"/>
    <w:link w:val="Ref-ledetekst"/>
    <w:uiPriority w:val="1"/>
    <w:semiHidden/>
    <w:rsid w:val="00A46541"/>
    <w:rPr>
      <w:rFonts w:ascii="Aptos" w:hAnsi="Aptos" w:eastAsia="Times New Roman" w:cs="Arial"/>
      <w:i/>
      <w:sz w:val="18"/>
      <w:szCs w:val="20"/>
      <w:lang w:eastAsia="nb-NO"/>
    </w:rPr>
  </w:style>
  <w:style w:type="paragraph" w:styleId="Rentekst">
    <w:name w:val="Plain Text"/>
    <w:basedOn w:val="Normal"/>
    <w:link w:val="RentekstTegn"/>
    <w:uiPriority w:val="99"/>
    <w:semiHidden/>
    <w:unhideWhenUsed/>
    <w:rsid w:val="005A74D0"/>
    <w:rPr>
      <w:rFonts w:ascii="Consolas" w:hAnsi="Consolas"/>
      <w:sz w:val="21"/>
      <w:szCs w:val="21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5A74D0"/>
    <w:rPr>
      <w:rFonts w:ascii="Consolas" w:hAnsi="Consolas"/>
      <w:noProof/>
      <w:sz w:val="21"/>
      <w:szCs w:val="21"/>
    </w:rPr>
  </w:style>
  <w:style w:type="paragraph" w:styleId="Ref-innhold" w:customStyle="1">
    <w:name w:val="Ref-innhold"/>
    <w:basedOn w:val="Normal"/>
    <w:uiPriority w:val="1"/>
    <w:semiHidden/>
    <w:unhideWhenUsed/>
    <w:rsid w:val="00E23E7A"/>
    <w:rPr>
      <w:sz w:val="18"/>
    </w:rPr>
  </w:style>
  <w:style w:type="paragraph" w:styleId="Paragraf" w:customStyle="1">
    <w:name w:val="Paragraf"/>
    <w:basedOn w:val="Normal"/>
    <w:uiPriority w:val="1"/>
    <w:semiHidden/>
    <w:unhideWhenUsed/>
    <w:rsid w:val="00A74796"/>
    <w:pPr>
      <w:jc w:val="right"/>
    </w:pPr>
    <w:rPr>
      <w:rFonts w:eastAsia="Times New Roman" w:cs="Times New Roman"/>
      <w:sz w:val="18"/>
      <w:szCs w:val="20"/>
      <w:lang w:eastAsia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B238C4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B238C4"/>
    <w:pPr>
      <w:spacing w:before="120"/>
    </w:pPr>
    <w:rPr>
      <w:rFonts w:asciiTheme="majorHAnsi" w:hAnsiTheme="majorHAnsi" w:eastAsiaTheme="majorEastAsia" w:cstheme="majorBidi"/>
      <w:b/>
      <w:bCs/>
      <w:sz w:val="24"/>
    </w:rPr>
  </w:style>
  <w:style w:type="paragraph" w:styleId="a" w:customStyle="1">
    <w:basedOn w:val="Normal"/>
    <w:next w:val="Listeavsnitt"/>
    <w:uiPriority w:val="34"/>
    <w:qFormat/>
    <w:rsid w:val="007504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04D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F1CC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F1CC2"/>
    <w:pPr>
      <w:spacing w:line="240" w:lineRule="auto"/>
    </w:pPr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9F1CC2"/>
    <w:rPr>
      <w:rFonts w:ascii="Arial" w:hAnsi="Arial" w:eastAsia="Arial"/>
      <w:sz w:val="20"/>
      <w:szCs w:val="20"/>
      <w:lang w:val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F1CC2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9F1CC2"/>
    <w:rPr>
      <w:rFonts w:ascii="Arial" w:hAnsi="Arial" w:eastAsia="Arial"/>
      <w:b/>
      <w:bCs/>
      <w:sz w:val="20"/>
      <w:szCs w:val="20"/>
      <w:lang w:val="en-US"/>
    </w:rPr>
  </w:style>
  <w:style w:type="table" w:styleId="TableGrid" w:customStyle="1">
    <w:name w:val="TableGrid"/>
    <w:rsid w:val="00E75D2E"/>
    <w:pPr>
      <w:spacing w:after="0" w:line="240" w:lineRule="auto"/>
    </w:pPr>
    <w:rPr>
      <w:rFonts w:eastAsiaTheme="minorEastAsia"/>
      <w:kern w:val="2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onkurransetilsynet.sharepoint.com/sites/Malbibliotek/OfficeMaler/Enkle%20maler%20-%20ikke%20for%20saksdokument/Enkel%20KT-brev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bs:GrowBusinessDocument xmlns:gbs="http://www.software-innovation.no/growBusinessDocument" gbs:officeVersion="2007" gbs:sourceId="" gbs:entity="Document" gbs:templateDesignerVersion="3.1 F">
  <gbs:Lists>
    <gbs:MultipleLines/>
    <gbs:SingleLines/>
  </gbs:Lists>
</gbs:GrowBusinessDocumen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10</Sortering>
  </documentManagement>
</p:properties>
</file>

<file path=customXml/itemProps1.xml><?xml version="1.0" encoding="utf-8"?>
<ds:datastoreItem xmlns:ds="http://schemas.openxmlformats.org/officeDocument/2006/customXml" ds:itemID="{1DBC7ACE-3E39-43BD-AA7F-FA0F1538D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C971E2-B78A-4A14-82E3-53B0ADF2A1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5A85C0-F475-47ED-970E-A9F3EAE10C03}">
  <ds:schemaRefs>
    <ds:schemaRef ds:uri="http://www.software-innovation.no/growBusinessDocument"/>
  </ds:schemaRefs>
</ds:datastoreItem>
</file>

<file path=customXml/itemProps4.xml><?xml version="1.0" encoding="utf-8"?>
<ds:datastoreItem xmlns:ds="http://schemas.openxmlformats.org/officeDocument/2006/customXml" ds:itemID="{D8FB44CD-9382-4037-B8CE-67DD4C16587D}"/>
</file>

<file path=customXml/itemProps5.xml><?xml version="1.0" encoding="utf-8"?>
<ds:datastoreItem xmlns:ds="http://schemas.openxmlformats.org/officeDocument/2006/customXml" ds:itemID="{243EE4E2-EBD0-48DC-A7AD-56E3EBD2268A}">
  <ds:schemaRefs>
    <ds:schemaRef ds:uri="http://schemas.microsoft.com/office/2006/metadata/properties"/>
    <ds:schemaRef ds:uri="http://schemas.microsoft.com/office/infopath/2007/PartnerControls"/>
    <ds:schemaRef ds:uri="a088b28c-6656-4df2-9fa9-af5e659b61ff"/>
    <ds:schemaRef ds:uri="cce819c0-9337-4f1f-9e94-dd46d3ab2b3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Enkel%20KT-brevmal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Bjørkhaug Torgeir</dc:creator>
  <keywords/>
  <dc:description/>
  <lastModifiedBy>lisk@kt.no</lastModifiedBy>
  <revision>7</revision>
  <dcterms:created xsi:type="dcterms:W3CDTF">2026-06-09T09:36:00.0000000Z</dcterms:created>
  <dcterms:modified xsi:type="dcterms:W3CDTF">2026-06-12T10:26:53.7288544Z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MediaServiceImageTags">
    <vt:lpwstr/>
  </property>
</Properties>
</file>